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3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департамента </w:t>
      </w:r>
    </w:p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 xml:space="preserve">природных ресурсов и экологии </w:t>
      </w:r>
      <w:r>
        <w:rPr>
          <w:rFonts w:ascii="Times New Roman" w:hAnsi="Times New Roman" w:cs="Times New Roman"/>
          <w:sz w:val="28"/>
          <w:szCs w:val="28"/>
        </w:rPr>
        <w:t>Брянской</w:t>
      </w:r>
      <w:r w:rsidRPr="0051384A">
        <w:rPr>
          <w:rFonts w:ascii="Times New Roman" w:hAnsi="Times New Roman" w:cs="Times New Roman"/>
          <w:sz w:val="28"/>
          <w:szCs w:val="28"/>
        </w:rPr>
        <w:t xml:space="preserve"> области </w:t>
      </w:r>
    </w:p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 xml:space="preserve">по предоставлению государственной услуги </w:t>
      </w:r>
    </w:p>
    <w:p w:rsidR="00D37E9A" w:rsidRPr="00B84FFA" w:rsidRDefault="00D37E9A" w:rsidP="00223FB1">
      <w:pPr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>«Утверждение нормативов образования отходов</w:t>
      </w:r>
    </w:p>
    <w:p w:rsidR="00D37E9A" w:rsidRDefault="00D37E9A" w:rsidP="00223FB1">
      <w:pPr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>и лимитов на их размещение»</w:t>
      </w:r>
    </w:p>
    <w:p w:rsidR="00D37E9A" w:rsidRDefault="00D37E9A" w:rsidP="005808CD">
      <w:pPr>
        <w:rPr>
          <w:rFonts w:cs="Times New Roman"/>
        </w:rPr>
      </w:pPr>
    </w:p>
    <w:p w:rsidR="00D37E9A" w:rsidRPr="00551716" w:rsidRDefault="00D37E9A" w:rsidP="004F20F4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51716">
        <w:rPr>
          <w:rStyle w:val="a0"/>
          <w:rFonts w:ascii="Times New Roman" w:hAnsi="Times New Roman" w:cs="Times New Roman"/>
          <w:sz w:val="28"/>
          <w:szCs w:val="28"/>
        </w:rPr>
        <w:t xml:space="preserve">Форма заявления </w:t>
      </w:r>
      <w:r w:rsidRPr="00403407"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об установлении нормативов образования отходов и лимитов на их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 xml:space="preserve"> </w:t>
      </w:r>
      <w:r w:rsidRPr="00403407"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размещение</w:t>
      </w:r>
    </w:p>
    <w:p w:rsidR="00D37E9A" w:rsidRDefault="00D37E9A" w:rsidP="005808CD">
      <w:pPr>
        <w:rPr>
          <w:rFonts w:cs="Times New Roman"/>
        </w:rPr>
      </w:pPr>
    </w:p>
    <w:p w:rsidR="00D37E9A" w:rsidRPr="00403407" w:rsidRDefault="00D37E9A" w:rsidP="00580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40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Руководитель </w:t>
      </w:r>
      <w:r w:rsidRPr="00403407">
        <w:rPr>
          <w:rFonts w:ascii="Times New Roman" w:hAnsi="Times New Roman" w:cs="Times New Roman"/>
          <w:sz w:val="28"/>
          <w:szCs w:val="28"/>
        </w:rPr>
        <w:t>департамента</w:t>
      </w:r>
    </w:p>
    <w:p w:rsidR="00D37E9A" w:rsidRPr="00403407" w:rsidRDefault="00D37E9A" w:rsidP="00580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40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03407">
        <w:rPr>
          <w:rFonts w:ascii="Times New Roman" w:hAnsi="Times New Roman" w:cs="Times New Roman"/>
          <w:sz w:val="28"/>
          <w:szCs w:val="28"/>
        </w:rPr>
        <w:t xml:space="preserve">    природных ресурсов и экологии</w:t>
      </w:r>
    </w:p>
    <w:p w:rsidR="00D37E9A" w:rsidRPr="00403407" w:rsidRDefault="00D37E9A" w:rsidP="00580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40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40340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Брянской</w:t>
      </w:r>
      <w:r w:rsidRPr="00403407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D37E9A" w:rsidRPr="00403407" w:rsidRDefault="00D37E9A" w:rsidP="00580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40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03407">
        <w:rPr>
          <w:rFonts w:ascii="Times New Roman" w:hAnsi="Times New Roman" w:cs="Times New Roman"/>
          <w:sz w:val="28"/>
          <w:szCs w:val="28"/>
        </w:rPr>
        <w:t xml:space="preserve">      __________________________________</w:t>
      </w:r>
    </w:p>
    <w:p w:rsidR="00D37E9A" w:rsidRPr="00403407" w:rsidRDefault="00D37E9A" w:rsidP="00580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40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403407">
        <w:rPr>
          <w:rFonts w:ascii="Times New Roman" w:hAnsi="Times New Roman" w:cs="Times New Roman"/>
          <w:sz w:val="28"/>
          <w:szCs w:val="28"/>
        </w:rPr>
        <w:t xml:space="preserve">    (Ф.И.О. руководителя)</w:t>
      </w:r>
    </w:p>
    <w:p w:rsidR="00D37E9A" w:rsidRPr="00403407" w:rsidRDefault="00D37E9A" w:rsidP="00580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407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03407">
        <w:rPr>
          <w:rFonts w:ascii="Times New Roman" w:hAnsi="Times New Roman" w:cs="Times New Roman"/>
          <w:sz w:val="28"/>
          <w:szCs w:val="28"/>
        </w:rPr>
        <w:t xml:space="preserve">                    __________________________________</w:t>
      </w:r>
    </w:p>
    <w:p w:rsidR="00D37E9A" w:rsidRPr="00403407" w:rsidRDefault="00D37E9A" w:rsidP="00580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40340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403407">
        <w:rPr>
          <w:rFonts w:ascii="Times New Roman" w:hAnsi="Times New Roman" w:cs="Times New Roman"/>
          <w:sz w:val="28"/>
          <w:szCs w:val="28"/>
        </w:rPr>
        <w:t xml:space="preserve">               (полностью Ф.И.О заявителя)</w:t>
      </w:r>
    </w:p>
    <w:p w:rsidR="00D37E9A" w:rsidRDefault="00D37E9A" w:rsidP="005808CD">
      <w:pPr>
        <w:rPr>
          <w:rFonts w:ascii="Times New Roman" w:hAnsi="Times New Roman" w:cs="Times New Roman"/>
          <w:sz w:val="28"/>
          <w:szCs w:val="28"/>
        </w:rPr>
      </w:pPr>
    </w:p>
    <w:p w:rsidR="00D37E9A" w:rsidRPr="00403407" w:rsidRDefault="00D37E9A" w:rsidP="005808CD">
      <w:pPr>
        <w:rPr>
          <w:rFonts w:ascii="Times New Roman" w:hAnsi="Times New Roman" w:cs="Times New Roman"/>
          <w:sz w:val="28"/>
          <w:szCs w:val="28"/>
        </w:rPr>
      </w:pPr>
    </w:p>
    <w:p w:rsidR="00D37E9A" w:rsidRPr="00403407" w:rsidRDefault="00D37E9A" w:rsidP="0040340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Заявление</w:t>
      </w:r>
    </w:p>
    <w:p w:rsidR="00D37E9A" w:rsidRPr="00403407" w:rsidRDefault="00D37E9A" w:rsidP="00403407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об установлении нормативов образования отходов и лимитов на их</w:t>
      </w:r>
    </w:p>
    <w:p w:rsidR="00D37E9A" w:rsidRPr="00403407" w:rsidRDefault="00D37E9A" w:rsidP="00403407">
      <w:pPr>
        <w:widowControl/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размещение</w:t>
      </w:r>
    </w:p>
    <w:p w:rsidR="00D37E9A" w:rsidRPr="00403407" w:rsidRDefault="00D37E9A" w:rsidP="00403407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Регистрационный №   ___________________ 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  от "___" _________ 20__ г.</w:t>
      </w:r>
    </w:p>
    <w:p w:rsidR="00D37E9A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</w:t>
      </w:r>
    </w:p>
    <w:p w:rsidR="00D37E9A" w:rsidRPr="00F53CAF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F53CAF">
        <w:rPr>
          <w:rFonts w:ascii="Times New Roman" w:hAnsi="Times New Roman" w:cs="Times New Roman"/>
          <w:sz w:val="28"/>
          <w:szCs w:val="28"/>
          <w:lang w:eastAsia="en-US"/>
        </w:rPr>
        <w:t xml:space="preserve">(для юридических лиц - полное и (в случае если имеется) сокращенное, 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F53CAF">
        <w:rPr>
          <w:rFonts w:ascii="Times New Roman" w:hAnsi="Times New Roman" w:cs="Times New Roman"/>
          <w:sz w:val="28"/>
          <w:szCs w:val="28"/>
          <w:lang w:eastAsia="en-US"/>
        </w:rPr>
        <w:t xml:space="preserve">фирменное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наименование, организационно-правовая форма, место нахождения,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для индивидуальных предпринимателей - фамилия,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имя,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(в случае если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</w:t>
      </w:r>
    </w:p>
    <w:p w:rsidR="00D37E9A" w:rsidRPr="00F53CAF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F53CAF">
        <w:rPr>
          <w:rFonts w:ascii="Times New Roman" w:hAnsi="Times New Roman" w:cs="Times New Roman"/>
          <w:sz w:val="28"/>
          <w:szCs w:val="28"/>
          <w:lang w:eastAsia="en-US"/>
        </w:rPr>
        <w:t>имеется) отчество, место жительства, данные  документа, удостоверяющего личность)</w:t>
      </w:r>
    </w:p>
    <w:p w:rsidR="00D37E9A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ОГРН________________________________________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(государственный регистрационный номер записи  о  создании  юридического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лица/регистрации  индивидуального  предпринимателя  и  данные документа,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подтверждающего факт внесения записи в ЕГРЮЛ/ЕГРИП)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</w:t>
      </w:r>
    </w:p>
    <w:p w:rsidR="00D37E9A" w:rsidRPr="00403407" w:rsidRDefault="00D37E9A" w:rsidP="00403407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ИНН________________________________________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(идентификационный   номер  налогоплательщика   и   данные  документа  о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постановке соискателя лицензии на учет в налоговом органе)</w:t>
      </w:r>
    </w:p>
    <w:p w:rsidR="00D37E9A" w:rsidRPr="00403407" w:rsidRDefault="00D37E9A" w:rsidP="00F53CAF">
      <w:pPr>
        <w:widowControl/>
        <w:ind w:firstLine="708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Прошу предоставить документ об  утверждении  нормативов образования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отходов и лимитов на </w:t>
      </w:r>
      <w:r>
        <w:rPr>
          <w:rFonts w:ascii="Times New Roman" w:hAnsi="Times New Roman" w:cs="Times New Roman"/>
          <w:sz w:val="28"/>
          <w:szCs w:val="28"/>
          <w:lang w:eastAsia="en-US"/>
        </w:rPr>
        <w:t>их р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азмещение по результатам рассмотрения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прилагающихся документов.</w:t>
      </w:r>
    </w:p>
    <w:p w:rsidR="00D37E9A" w:rsidRPr="00403407" w:rsidRDefault="00D37E9A" w:rsidP="00403407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403407" w:rsidRDefault="00D37E9A" w:rsidP="007A5037">
      <w:pPr>
        <w:widowControl/>
        <w:ind w:left="2552" w:hanging="1844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b/>
          <w:bCs/>
          <w:color w:val="26282F"/>
          <w:sz w:val="28"/>
          <w:szCs w:val="28"/>
          <w:lang w:eastAsia="en-US"/>
        </w:rPr>
        <w:t>Приложения: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 1. Проект нормативов образования отходов и лимитов на их размещение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на__ л. в 2 экз.</w:t>
      </w:r>
    </w:p>
    <w:p w:rsidR="00D37E9A" w:rsidRPr="00403407" w:rsidRDefault="00D37E9A" w:rsidP="007A5037">
      <w:pPr>
        <w:widowControl/>
        <w:ind w:left="2552"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2. Копия лицензии на осуществление деятельности по сбору, </w:t>
      </w:r>
      <w:r>
        <w:rPr>
          <w:rFonts w:ascii="Times New Roman" w:hAnsi="Times New Roman" w:cs="Times New Roman"/>
          <w:sz w:val="28"/>
          <w:szCs w:val="28"/>
        </w:rPr>
        <w:t>транспортированию, обработке, утилизации, обезвреживанию и размещению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отходов I-IV класса опасности</w:t>
      </w:r>
      <w:r>
        <w:t xml:space="preserve"> *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на__ л. в 1 экз.</w:t>
      </w:r>
    </w:p>
    <w:p w:rsidR="00D37E9A" w:rsidRDefault="00D37E9A" w:rsidP="007A5037">
      <w:pPr>
        <w:widowControl/>
        <w:ind w:left="2552"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3. Копия лицензии на пользование </w:t>
      </w:r>
      <w:r>
        <w:rPr>
          <w:rFonts w:ascii="Times New Roman" w:hAnsi="Times New Roman" w:cs="Times New Roman"/>
          <w:sz w:val="28"/>
          <w:szCs w:val="28"/>
        </w:rPr>
        <w:t>участками недр для целей захоронения токсичных и иных опасных отходов **</w:t>
      </w:r>
      <w:r>
        <w:t xml:space="preserve">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на__ л. в 1 экз.</w:t>
      </w:r>
    </w:p>
    <w:p w:rsidR="00D37E9A" w:rsidRPr="00403407" w:rsidRDefault="00D37E9A" w:rsidP="007A5037">
      <w:pPr>
        <w:widowControl/>
        <w:ind w:left="2552"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4. Копия </w:t>
      </w:r>
      <w:r w:rsidRPr="00034776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34776">
        <w:rPr>
          <w:rFonts w:ascii="Times New Roman" w:hAnsi="Times New Roman" w:cs="Times New Roman"/>
          <w:sz w:val="28"/>
          <w:szCs w:val="28"/>
        </w:rPr>
        <w:t>, подтверждающ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034776">
        <w:rPr>
          <w:rFonts w:ascii="Times New Roman" w:hAnsi="Times New Roman" w:cs="Times New Roman"/>
          <w:sz w:val="28"/>
          <w:szCs w:val="28"/>
        </w:rPr>
        <w:t xml:space="preserve"> уплату государственной </w:t>
      </w:r>
      <w:hyperlink r:id="rId4" w:history="1">
        <w:r w:rsidRPr="00034776">
          <w:rPr>
            <w:rFonts w:ascii="Times New Roman" w:hAnsi="Times New Roman" w:cs="Times New Roman"/>
            <w:sz w:val="28"/>
            <w:szCs w:val="28"/>
          </w:rPr>
          <w:t>пошлины</w:t>
        </w:r>
      </w:hyperlink>
      <w:r w:rsidRPr="00034776">
        <w:rPr>
          <w:rFonts w:ascii="Times New Roman" w:hAnsi="Times New Roman" w:cs="Times New Roman"/>
          <w:sz w:val="28"/>
          <w:szCs w:val="28"/>
        </w:rPr>
        <w:t xml:space="preserve"> за выдачу</w:t>
      </w:r>
      <w:r>
        <w:rPr>
          <w:rFonts w:ascii="Times New Roman" w:hAnsi="Times New Roman" w:cs="Times New Roman"/>
          <w:sz w:val="28"/>
          <w:szCs w:val="28"/>
        </w:rPr>
        <w:t xml:space="preserve"> документа об утверждении нормативов образования отходов и лимитов на их размещение</w:t>
      </w:r>
    </w:p>
    <w:p w:rsidR="00D37E9A" w:rsidRDefault="00D37E9A" w:rsidP="007A5037">
      <w:pPr>
        <w:widowControl/>
        <w:ind w:left="1844" w:firstLine="708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4. Опись представленных документов  на__ л. в 2 экз.</w:t>
      </w:r>
    </w:p>
    <w:p w:rsidR="00D37E9A" w:rsidRPr="00403407" w:rsidRDefault="00D37E9A" w:rsidP="007A5037">
      <w:pPr>
        <w:widowControl/>
        <w:ind w:left="1844" w:firstLine="708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403407" w:rsidRDefault="00D37E9A" w:rsidP="00403407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sub_21111"/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* - Для индивидуальных предпринимателей и юридических лиц, осуществляющих деятельность по сбору, </w:t>
      </w:r>
      <w:r>
        <w:rPr>
          <w:rFonts w:ascii="Times New Roman" w:hAnsi="Times New Roman" w:cs="Times New Roman"/>
          <w:sz w:val="28"/>
          <w:szCs w:val="28"/>
        </w:rPr>
        <w:t>транспортированию, обработке, утилизации, обезвреживанию и размещению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отходов I-IV класса опасности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D37E9A" w:rsidRPr="00403407" w:rsidRDefault="00D37E9A" w:rsidP="00403407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bookmarkStart w:id="1" w:name="sub_22222"/>
      <w:bookmarkEnd w:id="0"/>
      <w:r w:rsidRPr="00403407">
        <w:rPr>
          <w:rFonts w:ascii="Times New Roman" w:hAnsi="Times New Roman" w:cs="Times New Roman"/>
          <w:sz w:val="28"/>
          <w:szCs w:val="28"/>
          <w:lang w:eastAsia="en-US"/>
        </w:rPr>
        <w:t>** - Для юридического лица - пользователя недр, имеющего лицензию на пользование участками недр для целей захоронения токсичных и иных опасных отходов.</w:t>
      </w:r>
    </w:p>
    <w:bookmarkEnd w:id="1"/>
    <w:p w:rsidR="00D37E9A" w:rsidRPr="00403407" w:rsidRDefault="00D37E9A" w:rsidP="00403407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403407" w:rsidRDefault="00D37E9A" w:rsidP="007A5037">
      <w:pPr>
        <w:widowControl/>
        <w:ind w:firstLine="708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Истинность  и  полноту  информации,  представленной  в  заявлении  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>прилагающихся документах, подтверждаю.</w:t>
      </w:r>
    </w:p>
    <w:p w:rsidR="00D37E9A" w:rsidRPr="00403407" w:rsidRDefault="00D37E9A" w:rsidP="00403407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Руководитель   __________________________  _________  __________________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 (наименование организации)  (подпись)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   (Ф.И.О.)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М.П.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__________________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 xml:space="preserve">            (дата)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Телефон/факс/e-mail для контактов</w:t>
      </w:r>
      <w:r>
        <w:rPr>
          <w:rFonts w:ascii="Times New Roman" w:hAnsi="Times New Roman" w:cs="Times New Roman"/>
          <w:sz w:val="28"/>
          <w:szCs w:val="28"/>
          <w:lang w:eastAsia="en-US"/>
        </w:rPr>
        <w:t>, ФИО исполнителя</w:t>
      </w:r>
    </w:p>
    <w:p w:rsidR="00D37E9A" w:rsidRPr="00403407" w:rsidRDefault="00D37E9A" w:rsidP="00403407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40340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</w:t>
      </w: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Default="00D37E9A" w:rsidP="005808CD">
      <w:pPr>
        <w:ind w:firstLine="698"/>
        <w:jc w:val="right"/>
        <w:rPr>
          <w:rStyle w:val="a0"/>
          <w:rFonts w:cs="Times New Roman"/>
        </w:rPr>
      </w:pPr>
    </w:p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13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департамента </w:t>
      </w:r>
    </w:p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 xml:space="preserve">природных ресурсов и экологии </w:t>
      </w:r>
      <w:r>
        <w:rPr>
          <w:rFonts w:ascii="Times New Roman" w:hAnsi="Times New Roman" w:cs="Times New Roman"/>
          <w:sz w:val="28"/>
          <w:szCs w:val="28"/>
        </w:rPr>
        <w:t xml:space="preserve">Брянской </w:t>
      </w:r>
      <w:r w:rsidRPr="0051384A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D37E9A" w:rsidRPr="0051384A" w:rsidRDefault="00D37E9A" w:rsidP="005808CD">
      <w:pPr>
        <w:jc w:val="right"/>
        <w:rPr>
          <w:rFonts w:ascii="Times New Roman" w:hAnsi="Times New Roman" w:cs="Times New Roman"/>
          <w:sz w:val="28"/>
          <w:szCs w:val="28"/>
        </w:rPr>
      </w:pPr>
      <w:r w:rsidRPr="0051384A">
        <w:rPr>
          <w:rFonts w:ascii="Times New Roman" w:hAnsi="Times New Roman" w:cs="Times New Roman"/>
          <w:sz w:val="28"/>
          <w:szCs w:val="28"/>
        </w:rPr>
        <w:t>по предос</w:t>
      </w:r>
      <w:r>
        <w:rPr>
          <w:rFonts w:ascii="Times New Roman" w:hAnsi="Times New Roman" w:cs="Times New Roman"/>
          <w:sz w:val="28"/>
          <w:szCs w:val="28"/>
        </w:rPr>
        <w:t>тавлению государственной услуги</w:t>
      </w:r>
    </w:p>
    <w:p w:rsidR="00D37E9A" w:rsidRPr="00B84FFA" w:rsidRDefault="00D37E9A" w:rsidP="004F20F4">
      <w:pPr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>«Утверждение нормативов образования отходов</w:t>
      </w:r>
    </w:p>
    <w:p w:rsidR="00D37E9A" w:rsidRDefault="00D37E9A" w:rsidP="004F20F4">
      <w:pPr>
        <w:jc w:val="right"/>
        <w:rPr>
          <w:rFonts w:ascii="Times New Roman" w:hAnsi="Times New Roman" w:cs="Times New Roman"/>
          <w:sz w:val="28"/>
          <w:szCs w:val="28"/>
        </w:rPr>
      </w:pPr>
      <w:r w:rsidRPr="00B84FFA">
        <w:rPr>
          <w:rFonts w:ascii="Times New Roman" w:hAnsi="Times New Roman" w:cs="Times New Roman"/>
          <w:sz w:val="28"/>
          <w:szCs w:val="28"/>
        </w:rPr>
        <w:t>и лимитов на их размещение»</w:t>
      </w:r>
    </w:p>
    <w:p w:rsidR="00D37E9A" w:rsidRPr="004F20F4" w:rsidRDefault="00D37E9A" w:rsidP="007723CD">
      <w:pPr>
        <w:ind w:left="3528"/>
        <w:rPr>
          <w:rFonts w:ascii="Times New Roman" w:hAnsi="Times New Roman" w:cs="Times New Roman"/>
          <w:sz w:val="28"/>
          <w:szCs w:val="28"/>
        </w:rPr>
      </w:pPr>
      <w:r w:rsidRPr="00AA2C81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2.5pt;height:60.75pt;visibility:visible">
            <v:imagedata r:id="rId5" o:title=""/>
          </v:shape>
        </w:pict>
      </w:r>
    </w:p>
    <w:p w:rsidR="00D37E9A" w:rsidRPr="004F20F4" w:rsidRDefault="00D37E9A" w:rsidP="004F20F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37E9A" w:rsidRPr="0026263A" w:rsidRDefault="00D37E9A" w:rsidP="0026263A">
      <w:pPr>
        <w:pStyle w:val="Heading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природных ресурсов и экологии</w:t>
      </w:r>
    </w:p>
    <w:p w:rsidR="00D37E9A" w:rsidRPr="0026263A" w:rsidRDefault="00D37E9A" w:rsidP="0026263A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 </w:t>
      </w:r>
      <w:r w:rsidRPr="0026263A">
        <w:rPr>
          <w:rFonts w:ascii="Times New Roman" w:hAnsi="Times New Roman" w:cs="Times New Roman"/>
          <w:sz w:val="28"/>
          <w:szCs w:val="28"/>
        </w:rPr>
        <w:t>области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8pt;margin-top:-.1pt;width:221.45pt;height:137.5pt;z-index:251656192" strokecolor="white">
            <v:textbox>
              <w:txbxContent>
                <w:p w:rsidR="00D37E9A" w:rsidRPr="0026263A" w:rsidRDefault="00D37E9A" w:rsidP="0026263A">
                  <w:pPr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6263A">
                    <w:rPr>
                      <w:rFonts w:ascii="Times New Roman" w:hAnsi="Times New Roman" w:cs="Times New Roman"/>
                      <w:b/>
                      <w:bCs/>
                    </w:rPr>
                    <w:t>УТВЕРЖДАЮ</w:t>
                  </w:r>
                </w:p>
                <w:p w:rsidR="00D37E9A" w:rsidRPr="0026263A" w:rsidRDefault="00D37E9A" w:rsidP="0026263A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D37E9A" w:rsidRPr="0026263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Руководитель </w:t>
                  </w:r>
                  <w:r>
                    <w:rPr>
                      <w:rFonts w:ascii="Times New Roman" w:hAnsi="Times New Roman" w:cs="Times New Roman"/>
                    </w:rPr>
                    <w:t>департамента природных ресурсов и экологии</w:t>
                  </w:r>
                  <w:r w:rsidRPr="0026263A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Брянской </w:t>
                  </w:r>
                  <w:r w:rsidRPr="0026263A">
                    <w:rPr>
                      <w:rFonts w:ascii="Times New Roman" w:hAnsi="Times New Roman" w:cs="Times New Roman"/>
                    </w:rPr>
                    <w:t>области</w:t>
                  </w:r>
                </w:p>
                <w:p w:rsidR="00D37E9A" w:rsidRPr="0026263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___________________Г.П. Шитов</w:t>
                  </w:r>
                </w:p>
                <w:p w:rsidR="00D37E9A" w:rsidRPr="0026263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D37E9A" w:rsidRPr="0026263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>«____»__________________20____ года</w:t>
                  </w:r>
                </w:p>
                <w:p w:rsidR="00D37E9A" w:rsidRPr="0026263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                    мп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6.05pt;margin-top:-.1pt;width:181.35pt;height:95.1pt;z-index:251655168" strokecolor="white">
            <v:textbox>
              <w:txbxContent>
                <w:p w:rsidR="00D37E9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>адрес:</w:t>
                  </w:r>
                  <w:r>
                    <w:rPr>
                      <w:rFonts w:ascii="Times New Roman" w:hAnsi="Times New Roman" w:cs="Times New Roman"/>
                    </w:rPr>
                    <w:t xml:space="preserve"> 241050, </w:t>
                  </w:r>
                  <w:r w:rsidRPr="0026263A">
                    <w:rPr>
                      <w:rFonts w:ascii="Times New Roman" w:hAnsi="Times New Roman" w:cs="Times New Roman"/>
                    </w:rPr>
                    <w:t>г.</w:t>
                  </w:r>
                  <w:r>
                    <w:rPr>
                      <w:rFonts w:ascii="Times New Roman" w:hAnsi="Times New Roman" w:cs="Times New Roman"/>
                    </w:rPr>
                    <w:t xml:space="preserve"> Брянск</w:t>
                  </w:r>
                  <w:r w:rsidRPr="0026263A">
                    <w:rPr>
                      <w:rFonts w:ascii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</w:rPr>
                    <w:br/>
                    <w:t>бульвар Гагарина, 25</w:t>
                  </w:r>
                </w:p>
                <w:p w:rsidR="00D37E9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тел. </w:t>
                  </w:r>
                  <w:r>
                    <w:rPr>
                      <w:rFonts w:ascii="Times New Roman" w:hAnsi="Times New Roman" w:cs="Times New Roman"/>
                    </w:rPr>
                    <w:t>64-60-32</w:t>
                  </w:r>
                </w:p>
                <w:p w:rsidR="00D37E9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факс 64-60-32</w:t>
                  </w:r>
                </w:p>
                <w:p w:rsidR="00D37E9A" w:rsidRPr="00A13AB0" w:rsidRDefault="00D37E9A" w:rsidP="0026263A">
                  <w:pPr>
                    <w:ind w:firstLine="0"/>
                    <w:rPr>
                      <w:rFonts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>Е-</w:t>
                  </w:r>
                  <w:r w:rsidRPr="0026263A">
                    <w:rPr>
                      <w:rFonts w:ascii="Times New Roman" w:hAnsi="Times New Roman" w:cs="Times New Roman"/>
                      <w:lang w:val="en-US"/>
                    </w:rPr>
                    <w:t>mail</w:t>
                  </w:r>
                  <w:r w:rsidRPr="0026263A">
                    <w:rPr>
                      <w:rFonts w:ascii="Times New Roman" w:hAnsi="Times New Roman" w:cs="Times New Roman"/>
                    </w:rPr>
                    <w:t>:</w:t>
                  </w:r>
                  <w:r w:rsidRPr="0026263A">
                    <w:t xml:space="preserve"> </w:t>
                  </w:r>
                  <w:r w:rsidRPr="007723CD">
                    <w:rPr>
                      <w:rFonts w:ascii="Times New Roman" w:hAnsi="Times New Roman" w:cs="Times New Roman"/>
                      <w:u w:val="single"/>
                      <w:lang w:val="en-US"/>
                    </w:rPr>
                    <w:t>klabo</w:t>
                  </w:r>
                  <w:r w:rsidRPr="007723CD">
                    <w:rPr>
                      <w:rStyle w:val="Hyperlink"/>
                      <w:rFonts w:ascii="Times New Roman" w:hAnsi="Times New Roman" w:cs="Times New Roman"/>
                      <w:color w:val="auto"/>
                      <w:lang w:val="en-US"/>
                    </w:rPr>
                    <w:t>@onlain.bryansk.ru</w:t>
                  </w:r>
                </w:p>
              </w:txbxContent>
            </v:textbox>
          </v:shape>
        </w:pic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  <w:b/>
          <w:bCs/>
        </w:rPr>
      </w:pPr>
    </w:p>
    <w:p w:rsidR="00D37E9A" w:rsidRPr="0026263A" w:rsidRDefault="00D37E9A" w:rsidP="0026263A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26263A">
        <w:rPr>
          <w:rFonts w:ascii="Times New Roman" w:hAnsi="Times New Roman" w:cs="Times New Roman"/>
          <w:b/>
          <w:bCs/>
        </w:rPr>
        <w:t xml:space="preserve">ДОКУМЕНТ ОБ УТВЕРЖДЕНИИ НОРМАТИВОВ ОБРАЗОВАНИЯ ОТХОДОВ И </w:t>
      </w:r>
    </w:p>
    <w:p w:rsidR="00D37E9A" w:rsidRPr="0026263A" w:rsidRDefault="00D37E9A" w:rsidP="0026263A">
      <w:pPr>
        <w:jc w:val="center"/>
        <w:rPr>
          <w:rFonts w:ascii="Times New Roman" w:hAnsi="Times New Roman" w:cs="Times New Roman"/>
          <w:b/>
          <w:bCs/>
        </w:rPr>
      </w:pPr>
    </w:p>
    <w:p w:rsidR="00D37E9A" w:rsidRPr="0026263A" w:rsidRDefault="00D37E9A" w:rsidP="0026263A">
      <w:pPr>
        <w:jc w:val="center"/>
        <w:rPr>
          <w:rFonts w:ascii="Times New Roman" w:hAnsi="Times New Roman" w:cs="Times New Roman"/>
          <w:b/>
          <w:bCs/>
        </w:rPr>
      </w:pPr>
      <w:r w:rsidRPr="0026263A">
        <w:rPr>
          <w:rFonts w:ascii="Times New Roman" w:hAnsi="Times New Roman" w:cs="Times New Roman"/>
          <w:b/>
          <w:bCs/>
        </w:rPr>
        <w:t>ЛИМИТОВ НА ИХ РАЗМЕЩЕНИЕ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Выдан: _________________________________________________________________________</w:t>
      </w:r>
    </w:p>
    <w:p w:rsidR="00D37E9A" w:rsidRPr="0026263A" w:rsidRDefault="00D37E9A" w:rsidP="0026263A">
      <w:pPr>
        <w:jc w:val="center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  <w:vertAlign w:val="superscript"/>
        </w:rPr>
        <w:t>(наименование юридического лица, ФИО индивидуального предпринимателя)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ИНН:___________________________________________________________________________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Юридический 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адрес:___________________________________________________________________________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Место нахождения 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предприятия:____________________________________________________________________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ФИО руководителя: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________________________________________________________________________________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Утверждены годовые нормативы </w:t>
      </w:r>
      <w:r>
        <w:rPr>
          <w:rFonts w:ascii="Times New Roman" w:hAnsi="Times New Roman" w:cs="Times New Roman"/>
        </w:rPr>
        <w:t xml:space="preserve"> </w:t>
      </w:r>
      <w:r w:rsidRPr="0026263A">
        <w:rPr>
          <w:rFonts w:ascii="Times New Roman" w:hAnsi="Times New Roman" w:cs="Times New Roman"/>
        </w:rPr>
        <w:t>образования отходов производства и потребления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_________________ наименований отходов в количестве</w:t>
      </w:r>
      <w:r>
        <w:rPr>
          <w:rFonts w:ascii="Times New Roman" w:hAnsi="Times New Roman" w:cs="Times New Roman"/>
        </w:rPr>
        <w:t xml:space="preserve"> </w:t>
      </w:r>
      <w:r w:rsidRPr="0026263A">
        <w:rPr>
          <w:rFonts w:ascii="Times New Roman" w:hAnsi="Times New Roman" w:cs="Times New Roman"/>
        </w:rPr>
        <w:t>__________________т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Утверждены лимиты на размещение отходов производства и потребления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_________________ наименований отходов в количестве</w:t>
      </w:r>
      <w:r>
        <w:rPr>
          <w:rFonts w:ascii="Times New Roman" w:hAnsi="Times New Roman" w:cs="Times New Roman"/>
        </w:rPr>
        <w:t xml:space="preserve"> </w:t>
      </w:r>
      <w:r w:rsidRPr="0026263A">
        <w:rPr>
          <w:rFonts w:ascii="Times New Roman" w:hAnsi="Times New Roman" w:cs="Times New Roman"/>
        </w:rPr>
        <w:t>__________________т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Сведения об утвержденных нормативах образования отходов и лимитах на их размещение приведены в приложении, являющемся неотъемле</w:t>
      </w:r>
      <w:r>
        <w:rPr>
          <w:rFonts w:ascii="Times New Roman" w:hAnsi="Times New Roman" w:cs="Times New Roman"/>
        </w:rPr>
        <w:t>мой частью настоящего документа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на ___ л.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Регистрационный номер документа об утверждении нормативов образования отходов и лимитов на их размещение ______________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Дата регистрации документа об утверждении «___»____________________20___г.</w:t>
      </w: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</w:p>
    <w:p w:rsidR="00D37E9A" w:rsidRPr="0026263A" w:rsidRDefault="00D37E9A" w:rsidP="0026263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Нормативы образования отходов и лимиты на их размещение</w:t>
      </w:r>
      <w:r w:rsidRPr="0026263A">
        <w:rPr>
          <w:rFonts w:ascii="Times New Roman" w:hAnsi="Times New Roman" w:cs="Times New Roman"/>
        </w:rPr>
        <w:t xml:space="preserve"> установлен</w:t>
      </w:r>
      <w:r>
        <w:rPr>
          <w:rFonts w:ascii="Times New Roman" w:hAnsi="Times New Roman" w:cs="Times New Roman"/>
        </w:rPr>
        <w:t>ы</w:t>
      </w:r>
      <w:r w:rsidRPr="0026263A">
        <w:rPr>
          <w:rFonts w:ascii="Times New Roman" w:hAnsi="Times New Roman" w:cs="Times New Roman"/>
        </w:rPr>
        <w:t xml:space="preserve"> сроком на _____лет при условии ежегодного подтверждения неизменности производственного п</w:t>
      </w:r>
      <w:r>
        <w:rPr>
          <w:rFonts w:ascii="Times New Roman" w:hAnsi="Times New Roman" w:cs="Times New Roman"/>
        </w:rPr>
        <w:t>роцесса и и</w:t>
      </w:r>
      <w:r w:rsidRPr="0026263A">
        <w:rPr>
          <w:rFonts w:ascii="Times New Roman" w:hAnsi="Times New Roman" w:cs="Times New Roman"/>
        </w:rPr>
        <w:t>спользуемого сырья.</w:t>
      </w:r>
    </w:p>
    <w:p w:rsidR="00D37E9A" w:rsidRPr="0026263A" w:rsidRDefault="00D37E9A" w:rsidP="0026263A">
      <w:pPr>
        <w:jc w:val="right"/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>Оборотная сторона бланка</w:t>
      </w:r>
    </w:p>
    <w:p w:rsidR="00D37E9A" w:rsidRPr="0026263A" w:rsidRDefault="00D37E9A" w:rsidP="0026263A">
      <w:pPr>
        <w:jc w:val="center"/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  <w:b/>
          <w:bCs/>
        </w:rPr>
      </w:pPr>
    </w:p>
    <w:p w:rsidR="00D37E9A" w:rsidRPr="0026263A" w:rsidRDefault="00D37E9A" w:rsidP="0026263A">
      <w:pPr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28" type="#_x0000_t202" style="position:absolute;left:0;text-align:left;margin-left:39.8pt;margin-top:10.45pt;width:195.65pt;height:128.4pt;z-index:251657216" strokecolor="white">
            <v:textbox style="mso-next-textbox:#_x0000_s1028">
              <w:txbxContent>
                <w:p w:rsidR="00D37E9A" w:rsidRPr="0026263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Неизменность производственного процесса и используемого сырья подтверждена техническим отчетом </w:t>
                  </w:r>
                </w:p>
                <w:p w:rsidR="00D37E9A" w:rsidRPr="0026263A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D37E9A" w:rsidRPr="001B43CE" w:rsidRDefault="00D37E9A" w:rsidP="0026263A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Руководитель </w:t>
                  </w:r>
                  <w:r>
                    <w:rPr>
                      <w:rFonts w:ascii="Times New Roman" w:hAnsi="Times New Roman" w:cs="Times New Roman"/>
                    </w:rPr>
                    <w:t xml:space="preserve">департамента природных ресурсов и экологии Брянской </w:t>
                  </w:r>
                  <w:r w:rsidRPr="0026263A">
                    <w:rPr>
                      <w:rFonts w:ascii="Times New Roman" w:hAnsi="Times New Roman" w:cs="Times New Roman"/>
                    </w:rPr>
                    <w:t>области</w:t>
                  </w:r>
                </w:p>
              </w:txbxContent>
            </v:textbox>
          </v:shape>
        </w:pic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</w:t>
      </w:r>
      <w:r w:rsidRPr="0026263A">
        <w:rPr>
          <w:rFonts w:ascii="Times New Roman" w:hAnsi="Times New Roman" w:cs="Times New Roman"/>
        </w:rPr>
        <w:t>«____»__________________20_____г.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Место печати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  <w:r>
        <w:rPr>
          <w:noProof/>
        </w:rPr>
        <w:pict>
          <v:shape id="_x0000_s1029" type="#_x0000_t202" style="position:absolute;left:0;text-align:left;margin-left:39.8pt;margin-top:8.3pt;width:195.65pt;height:128.4pt;z-index:251658240" strokecolor="white">
            <v:textbox style="mso-next-textbox:#_x0000_s1029">
              <w:txbxContent>
                <w:p w:rsidR="00D37E9A" w:rsidRPr="001B43CE" w:rsidRDefault="00D37E9A" w:rsidP="001B43CE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1B43CE">
                    <w:rPr>
                      <w:rFonts w:ascii="Times New Roman" w:hAnsi="Times New Roman" w:cs="Times New Roman"/>
                    </w:rPr>
                    <w:t xml:space="preserve">Неизменность производственного процесса и используемого сырья подтверждена техническим отчетом </w:t>
                  </w:r>
                </w:p>
                <w:p w:rsidR="00D37E9A" w:rsidRPr="001B43CE" w:rsidRDefault="00D37E9A" w:rsidP="001B43CE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D37E9A" w:rsidRPr="001B43CE" w:rsidRDefault="00D37E9A" w:rsidP="001B43CE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Руководитель </w:t>
                  </w:r>
                  <w:r>
                    <w:rPr>
                      <w:rFonts w:ascii="Times New Roman" w:hAnsi="Times New Roman" w:cs="Times New Roman"/>
                    </w:rPr>
                    <w:t>департамента природных ресурсов и экологии Брянской</w:t>
                  </w:r>
                  <w:r w:rsidRPr="0026263A">
                    <w:rPr>
                      <w:rFonts w:ascii="Times New Roman" w:hAnsi="Times New Roman" w:cs="Times New Roman"/>
                    </w:rPr>
                    <w:t xml:space="preserve"> области</w:t>
                  </w:r>
                </w:p>
                <w:p w:rsidR="00D37E9A" w:rsidRPr="009C288B" w:rsidRDefault="00D37E9A" w:rsidP="001B43CE">
                  <w:pPr>
                    <w:ind w:firstLine="0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</w:t>
      </w:r>
      <w:r w:rsidRPr="0026263A">
        <w:rPr>
          <w:rFonts w:ascii="Times New Roman" w:hAnsi="Times New Roman" w:cs="Times New Roman"/>
        </w:rPr>
        <w:t>«____»__________________20_____г.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Место печати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  <w:r>
        <w:rPr>
          <w:noProof/>
        </w:rPr>
        <w:pict>
          <v:shape id="_x0000_s1030" type="#_x0000_t202" style="position:absolute;left:0;text-align:left;margin-left:39.8pt;margin-top:1.9pt;width:195.65pt;height:128.4pt;z-index:251659264" strokecolor="white">
            <v:textbox style="mso-next-textbox:#_x0000_s1030">
              <w:txbxContent>
                <w:p w:rsidR="00D37E9A" w:rsidRPr="001B43CE" w:rsidRDefault="00D37E9A" w:rsidP="001B43CE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1B43CE">
                    <w:rPr>
                      <w:rFonts w:ascii="Times New Roman" w:hAnsi="Times New Roman" w:cs="Times New Roman"/>
                    </w:rPr>
                    <w:t xml:space="preserve">Неизменность производственного процесса и используемого сырья подтверждена техническим отчетом </w:t>
                  </w:r>
                </w:p>
                <w:p w:rsidR="00D37E9A" w:rsidRPr="001B43CE" w:rsidRDefault="00D37E9A" w:rsidP="001B43CE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D37E9A" w:rsidRPr="009C288B" w:rsidRDefault="00D37E9A" w:rsidP="001B43CE">
                  <w:pPr>
                    <w:ind w:firstLine="0"/>
                    <w:rPr>
                      <w:rFonts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Руководитель </w:t>
                  </w:r>
                  <w:r>
                    <w:rPr>
                      <w:rFonts w:ascii="Times New Roman" w:hAnsi="Times New Roman" w:cs="Times New Roman"/>
                    </w:rPr>
                    <w:t xml:space="preserve">департамента природных ресурсов и экологии Брянской </w:t>
                  </w:r>
                  <w:r w:rsidRPr="0026263A">
                    <w:rPr>
                      <w:rFonts w:ascii="Times New Roman" w:hAnsi="Times New Roman" w:cs="Times New Roman"/>
                    </w:rPr>
                    <w:t>области</w:t>
                  </w:r>
                </w:p>
              </w:txbxContent>
            </v:textbox>
          </v:shape>
        </w:pict>
      </w:r>
      <w:r w:rsidRPr="0026263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</w:t>
      </w:r>
      <w:r w:rsidRPr="0026263A">
        <w:rPr>
          <w:rFonts w:ascii="Times New Roman" w:hAnsi="Times New Roman" w:cs="Times New Roman"/>
        </w:rPr>
        <w:t>«____»__________________20_____г.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Место печати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>
        <w:rPr>
          <w:noProof/>
        </w:rPr>
        <w:pict>
          <v:shape id="_x0000_s1031" type="#_x0000_t202" style="position:absolute;left:0;text-align:left;margin-left:39.8pt;margin-top:.9pt;width:195.65pt;height:128.4pt;z-index:251660288" strokecolor="white">
            <v:textbox style="mso-next-textbox:#_x0000_s1031">
              <w:txbxContent>
                <w:p w:rsidR="00D37E9A" w:rsidRPr="0026263A" w:rsidRDefault="00D37E9A" w:rsidP="001B43CE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Неизменность производственного процесса и используемого сырья подтверждена техническим отчетом </w:t>
                  </w:r>
                </w:p>
                <w:p w:rsidR="00D37E9A" w:rsidRPr="0026263A" w:rsidRDefault="00D37E9A" w:rsidP="001B43CE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D37E9A" w:rsidRPr="009C288B" w:rsidRDefault="00D37E9A" w:rsidP="001B43CE">
                  <w:pPr>
                    <w:ind w:firstLine="0"/>
                    <w:rPr>
                      <w:rFonts w:cs="Times New Roman"/>
                    </w:rPr>
                  </w:pPr>
                  <w:r w:rsidRPr="0026263A">
                    <w:rPr>
                      <w:rFonts w:ascii="Times New Roman" w:hAnsi="Times New Roman" w:cs="Times New Roman"/>
                    </w:rPr>
                    <w:t xml:space="preserve">Руководитель </w:t>
                  </w:r>
                  <w:r>
                    <w:rPr>
                      <w:rFonts w:ascii="Times New Roman" w:hAnsi="Times New Roman" w:cs="Times New Roman"/>
                    </w:rPr>
                    <w:t xml:space="preserve">департамента природных ресурсов и экологии Брянской </w:t>
                  </w:r>
                  <w:r w:rsidRPr="0026263A">
                    <w:rPr>
                      <w:rFonts w:ascii="Times New Roman" w:hAnsi="Times New Roman" w:cs="Times New Roman"/>
                    </w:rPr>
                    <w:t>области</w:t>
                  </w:r>
                </w:p>
              </w:txbxContent>
            </v:textbox>
          </v:shape>
        </w:pict>
      </w:r>
      <w:r w:rsidRPr="0026263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</w:t>
      </w:r>
      <w:r w:rsidRPr="0026263A">
        <w:rPr>
          <w:rFonts w:ascii="Times New Roman" w:hAnsi="Times New Roman" w:cs="Times New Roman"/>
        </w:rPr>
        <w:t>«____»__________________20_____г.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26263A" w:rsidRDefault="00D37E9A" w:rsidP="0026263A">
      <w:pPr>
        <w:rPr>
          <w:rFonts w:ascii="Times New Roman" w:hAnsi="Times New Roman" w:cs="Times New Roman"/>
        </w:rPr>
      </w:pPr>
    </w:p>
    <w:p w:rsidR="00D37E9A" w:rsidRPr="004F20F4" w:rsidRDefault="00D37E9A" w:rsidP="0026263A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  <w:r w:rsidRPr="002626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</w:p>
    <w:p w:rsidR="00D37E9A" w:rsidRDefault="00D37E9A" w:rsidP="004F20F4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  <w:sectPr w:rsidR="00D37E9A" w:rsidSect="005808CD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D37E9A" w:rsidRPr="002170EB" w:rsidRDefault="00D37E9A" w:rsidP="002170EB">
      <w:pPr>
        <w:jc w:val="center"/>
        <w:rPr>
          <w:rFonts w:ascii="Times New Roman" w:hAnsi="Times New Roman" w:cs="Times New Roman"/>
        </w:rPr>
      </w:pPr>
      <w:r w:rsidRPr="002170EB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еречень</w:t>
      </w:r>
      <w:r w:rsidRPr="002170EB">
        <w:rPr>
          <w:rFonts w:ascii="Times New Roman" w:hAnsi="Times New Roman" w:cs="Times New Roman"/>
        </w:rPr>
        <w:t xml:space="preserve"> и количество отходов, разрешенных к размещению</w:t>
      </w:r>
    </w:p>
    <w:tbl>
      <w:tblPr>
        <w:tblW w:w="152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6"/>
        <w:gridCol w:w="1529"/>
        <w:gridCol w:w="764"/>
        <w:gridCol w:w="983"/>
        <w:gridCol w:w="874"/>
        <w:gridCol w:w="983"/>
        <w:gridCol w:w="874"/>
        <w:gridCol w:w="677"/>
        <w:gridCol w:w="437"/>
        <w:gridCol w:w="437"/>
        <w:gridCol w:w="437"/>
        <w:gridCol w:w="437"/>
        <w:gridCol w:w="437"/>
        <w:gridCol w:w="546"/>
        <w:gridCol w:w="874"/>
        <w:gridCol w:w="983"/>
        <w:gridCol w:w="678"/>
        <w:gridCol w:w="437"/>
        <w:gridCol w:w="437"/>
        <w:gridCol w:w="437"/>
        <w:gridCol w:w="437"/>
        <w:gridCol w:w="437"/>
        <w:gridCol w:w="546"/>
      </w:tblGrid>
      <w:tr w:rsidR="00D37E9A" w:rsidRPr="00837CF3">
        <w:trPr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sub_10001"/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  <w:bookmarkEnd w:id="2"/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Наименование вида отходов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D37E9A" w:rsidRPr="00837CF3" w:rsidRDefault="00D37E9A" w:rsidP="00261C18">
            <w:pPr>
              <w:pStyle w:val="a2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2"/>
                <w:szCs w:val="22"/>
              </w:rPr>
              <w:t xml:space="preserve">Код по </w:t>
            </w:r>
            <w:hyperlink r:id="rId6" w:history="1">
              <w:r w:rsidRPr="00837CF3">
                <w:rPr>
                  <w:rStyle w:val="a1"/>
                  <w:rFonts w:ascii="Times New Roman" w:hAnsi="Times New Roman" w:cs="Times New Roman"/>
                  <w:b w:val="0"/>
                  <w:bCs w:val="0"/>
                  <w:sz w:val="22"/>
                  <w:szCs w:val="22"/>
                </w:rPr>
                <w:t>ФККО</w:t>
              </w:r>
            </w:hyperlink>
            <w:hyperlink w:anchor="sub_11111" w:history="1">
              <w:r w:rsidRPr="00837CF3">
                <w:rPr>
                  <w:rStyle w:val="a1"/>
                  <w:rFonts w:ascii="Times New Roman" w:hAnsi="Times New Roman" w:cs="Times New Roman"/>
                  <w:b w:val="0"/>
                  <w:bCs w:val="0"/>
                  <w:sz w:val="22"/>
                  <w:szCs w:val="22"/>
                </w:rPr>
                <w:t>*</w:t>
              </w:r>
            </w:hyperlink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Норматив образования отходов, осредненный за год, тонн</w:t>
            </w:r>
          </w:p>
        </w:tc>
        <w:tc>
          <w:tcPr>
            <w:tcW w:w="114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Лимиты на размещение отходов</w:t>
            </w:r>
          </w:p>
        </w:tc>
      </w:tr>
      <w:tr w:rsidR="00D37E9A" w:rsidRPr="00837CF3">
        <w:trPr>
          <w:tblHeader/>
        </w:trPr>
        <w:tc>
          <w:tcPr>
            <w:tcW w:w="54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Отходы, передаваемые на размещение другим индивидуальным предпринимателям или юридическим лицам</w:t>
            </w:r>
          </w:p>
        </w:tc>
        <w:tc>
          <w:tcPr>
            <w:tcW w:w="52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Отходы, размещаемые на эксплуатируемых (собственных) объектах размещения отходов</w:t>
            </w:r>
          </w:p>
        </w:tc>
      </w:tr>
      <w:tr w:rsidR="00D37E9A" w:rsidRPr="00837CF3">
        <w:trPr>
          <w:tblHeader/>
        </w:trPr>
        <w:tc>
          <w:tcPr>
            <w:tcW w:w="54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размещения отходов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 или юридическое лицо, эксплуатирующее объект размещения отходов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Номер </w:t>
            </w:r>
          </w:p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объекта размещения</w:t>
            </w:r>
          </w:p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отходов в ГРОРО</w:t>
            </w:r>
            <w:hyperlink w:anchor="sub_12222" w:history="1">
              <w:r w:rsidRPr="00837CF3">
                <w:rPr>
                  <w:rStyle w:val="a1"/>
                  <w:rFonts w:ascii="Times New Roman" w:hAnsi="Times New Roman" w:cs="Times New Roman"/>
                  <w:b w:val="0"/>
                  <w:bCs w:val="0"/>
                  <w:sz w:val="20"/>
                  <w:szCs w:val="20"/>
                </w:rPr>
                <w:t>**</w:t>
              </w:r>
            </w:hyperlink>
          </w:p>
        </w:tc>
        <w:tc>
          <w:tcPr>
            <w:tcW w:w="3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Лимиты на размещение отходов, тонн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размещения отходов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D37E9A" w:rsidRPr="00837CF3" w:rsidRDefault="00D37E9A" w:rsidP="00261C18">
            <w:pPr>
              <w:pStyle w:val="a2"/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7CF3">
              <w:rPr>
                <w:rFonts w:ascii="Times New Roman" w:hAnsi="Times New Roman" w:cs="Times New Roman"/>
                <w:sz w:val="22"/>
                <w:szCs w:val="22"/>
              </w:rPr>
              <w:t>Номер объекта размещения</w:t>
            </w:r>
          </w:p>
          <w:p w:rsidR="00D37E9A" w:rsidRPr="00837CF3" w:rsidRDefault="00D37E9A" w:rsidP="00261C18">
            <w:pPr>
              <w:pStyle w:val="a2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2"/>
                <w:szCs w:val="22"/>
              </w:rPr>
              <w:t>отходов в ГРОРО</w:t>
            </w:r>
            <w:hyperlink w:anchor="sub_12222" w:history="1">
              <w:r w:rsidRPr="00837CF3">
                <w:rPr>
                  <w:rStyle w:val="a1"/>
                  <w:rFonts w:ascii="Times New Roman" w:hAnsi="Times New Roman" w:cs="Times New Roman"/>
                  <w:b w:val="0"/>
                  <w:bCs w:val="0"/>
                  <w:sz w:val="22"/>
                  <w:szCs w:val="22"/>
                </w:rPr>
                <w:t>**</w:t>
              </w:r>
            </w:hyperlink>
          </w:p>
        </w:tc>
        <w:tc>
          <w:tcPr>
            <w:tcW w:w="34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лимиты на размещение отходов, тонн:</w:t>
            </w:r>
          </w:p>
        </w:tc>
      </w:tr>
      <w:tr w:rsidR="00D37E9A" w:rsidRPr="00837CF3">
        <w:trPr>
          <w:tblHeader/>
        </w:trPr>
        <w:tc>
          <w:tcPr>
            <w:tcW w:w="546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</w:tc>
      </w:tr>
      <w:tr w:rsidR="00D37E9A" w:rsidRPr="00837CF3">
        <w:trPr>
          <w:tblHeader/>
        </w:trPr>
        <w:tc>
          <w:tcPr>
            <w:tcW w:w="54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20__</w:t>
            </w:r>
          </w:p>
        </w:tc>
      </w:tr>
      <w:tr w:rsidR="00D37E9A" w:rsidRPr="00837CF3">
        <w:trPr>
          <w:tblHeader/>
        </w:trPr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Отходы I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Итого I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Отходы II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Итого II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Отходы III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Итого III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Отходы IV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Итого IV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Отходы V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Итого V класса опасности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E9A" w:rsidRPr="00837CF3"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837CF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E9A" w:rsidRPr="00837CF3" w:rsidRDefault="00D37E9A" w:rsidP="004F20F4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7E9A" w:rsidRDefault="00D37E9A" w:rsidP="004F20F4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37E9A" w:rsidRPr="001B43CE" w:rsidRDefault="00D37E9A" w:rsidP="00575F7A">
      <w:pPr>
        <w:ind w:firstLine="0"/>
        <w:rPr>
          <w:rFonts w:ascii="Times New Roman" w:hAnsi="Times New Roman" w:cs="Times New Roman"/>
        </w:rPr>
      </w:pPr>
      <w:bookmarkStart w:id="3" w:name="sub_11111"/>
      <w:r w:rsidRPr="001B43CE">
        <w:rPr>
          <w:rFonts w:ascii="Times New Roman" w:hAnsi="Times New Roman" w:cs="Times New Roman"/>
        </w:rPr>
        <w:t xml:space="preserve">* </w:t>
      </w:r>
      <w:hyperlink r:id="rId7" w:history="1">
        <w:r w:rsidRPr="001B43CE">
          <w:rPr>
            <w:rStyle w:val="a1"/>
            <w:rFonts w:ascii="Times New Roman" w:hAnsi="Times New Roman" w:cs="Times New Roman"/>
            <w:b w:val="0"/>
            <w:bCs w:val="0"/>
          </w:rPr>
          <w:t>Федеральный классификационный каталог</w:t>
        </w:r>
      </w:hyperlink>
      <w:r>
        <w:rPr>
          <w:rFonts w:ascii="Times New Roman" w:hAnsi="Times New Roman" w:cs="Times New Roman"/>
        </w:rPr>
        <w:t xml:space="preserve"> отходов, </w:t>
      </w:r>
      <w:r w:rsidRPr="00A71D63">
        <w:rPr>
          <w:rFonts w:ascii="Times New Roman" w:hAnsi="Times New Roman" w:cs="Times New Roman"/>
        </w:rPr>
        <w:t>утвержденн</w:t>
      </w:r>
      <w:r>
        <w:rPr>
          <w:rFonts w:ascii="Times New Roman" w:hAnsi="Times New Roman" w:cs="Times New Roman"/>
        </w:rPr>
        <w:t>ый</w:t>
      </w:r>
      <w:r w:rsidRPr="00A71D63">
        <w:rPr>
          <w:rFonts w:ascii="Times New Roman" w:hAnsi="Times New Roman" w:cs="Times New Roman"/>
        </w:rPr>
        <w:t xml:space="preserve"> приказом Федеральной службы по надзору в сфере природопользования от 18.07.2014 № 445</w:t>
      </w:r>
      <w:r>
        <w:rPr>
          <w:rFonts w:ascii="Times New Roman" w:hAnsi="Times New Roman" w:cs="Times New Roman"/>
        </w:rPr>
        <w:t>.</w:t>
      </w:r>
    </w:p>
    <w:bookmarkEnd w:id="3"/>
    <w:p w:rsidR="00D37E9A" w:rsidRPr="001B43CE" w:rsidRDefault="00D37E9A" w:rsidP="00575F7A">
      <w:pPr>
        <w:widowControl/>
        <w:ind w:firstLine="0"/>
        <w:jc w:val="left"/>
        <w:rPr>
          <w:rFonts w:ascii="Times New Roman" w:hAnsi="Times New Roman" w:cs="Times New Roman"/>
        </w:rPr>
      </w:pPr>
      <w:r w:rsidRPr="001B43CE">
        <w:rPr>
          <w:rFonts w:ascii="Times New Roman" w:hAnsi="Times New Roman" w:cs="Times New Roman"/>
        </w:rPr>
        <w:t>** Государственный рее</w:t>
      </w:r>
      <w:r>
        <w:rPr>
          <w:rFonts w:ascii="Times New Roman" w:hAnsi="Times New Roman" w:cs="Times New Roman"/>
        </w:rPr>
        <w:t xml:space="preserve">стр объектов размещения отходов, </w:t>
      </w:r>
      <w:hyperlink r:id="rId8" w:history="1">
        <w:r w:rsidRPr="00135388">
          <w:rPr>
            <w:rFonts w:ascii="Times New Roman" w:hAnsi="Times New Roman" w:cs="Times New Roman"/>
          </w:rPr>
          <w:t>п</w:t>
        </w:r>
      </w:hyperlink>
      <w:r>
        <w:rPr>
          <w:rFonts w:ascii="Times New Roman" w:hAnsi="Times New Roman" w:cs="Times New Roman"/>
        </w:rPr>
        <w:t>орядок</w:t>
      </w:r>
      <w:r w:rsidRPr="00135388">
        <w:rPr>
          <w:rFonts w:ascii="Times New Roman" w:hAnsi="Times New Roman" w:cs="Times New Roman"/>
        </w:rPr>
        <w:t xml:space="preserve"> ведения утвержден </w:t>
      </w:r>
      <w:hyperlink r:id="rId9" w:history="1">
        <w:r w:rsidRPr="00135388">
          <w:rPr>
            <w:rFonts w:ascii="Times New Roman" w:hAnsi="Times New Roman" w:cs="Times New Roman"/>
          </w:rPr>
          <w:t>приказом</w:t>
        </w:r>
      </w:hyperlink>
      <w:r w:rsidRPr="00135388">
        <w:rPr>
          <w:rFonts w:ascii="Times New Roman" w:hAnsi="Times New Roman" w:cs="Times New Roman"/>
        </w:rPr>
        <w:t xml:space="preserve"> Минприроды России от 30.09.2011 </w:t>
      </w:r>
      <w:r>
        <w:rPr>
          <w:rFonts w:ascii="Times New Roman" w:hAnsi="Times New Roman" w:cs="Times New Roman"/>
        </w:rPr>
        <w:t>№</w:t>
      </w:r>
      <w:r w:rsidRPr="00135388">
        <w:rPr>
          <w:rFonts w:ascii="Times New Roman" w:hAnsi="Times New Roman" w:cs="Times New Roman"/>
        </w:rPr>
        <w:t>792</w:t>
      </w:r>
      <w:r>
        <w:rPr>
          <w:rFonts w:ascii="Times New Roman" w:hAnsi="Times New Roman" w:cs="Times New Roman"/>
        </w:rPr>
        <w:t>.</w:t>
      </w:r>
    </w:p>
    <w:p w:rsidR="00D37E9A" w:rsidRPr="00135388" w:rsidRDefault="00D37E9A" w:rsidP="00575F7A">
      <w:pPr>
        <w:widowControl/>
        <w:ind w:firstLine="0"/>
        <w:jc w:val="left"/>
        <w:rPr>
          <w:rFonts w:ascii="Times New Roman" w:hAnsi="Times New Roman" w:cs="Times New Roman"/>
        </w:rPr>
      </w:pPr>
    </w:p>
    <w:p w:rsidR="00D37E9A" w:rsidRPr="001B43CE" w:rsidRDefault="00D37E9A" w:rsidP="001B43CE">
      <w:pPr>
        <w:rPr>
          <w:rFonts w:ascii="Times New Roman" w:hAnsi="Times New Roman" w:cs="Times New Roman"/>
          <w:sz w:val="28"/>
          <w:szCs w:val="28"/>
        </w:rPr>
      </w:pPr>
      <w:r w:rsidRPr="001B43CE">
        <w:rPr>
          <w:rFonts w:ascii="Times New Roman" w:hAnsi="Times New Roman" w:cs="Times New Roman"/>
          <w:sz w:val="28"/>
          <w:szCs w:val="28"/>
        </w:rPr>
        <w:t>Примечания:</w:t>
      </w:r>
    </w:p>
    <w:p w:rsidR="00D37E9A" w:rsidRPr="001B43CE" w:rsidRDefault="00D37E9A" w:rsidP="001B43CE">
      <w:pPr>
        <w:rPr>
          <w:rFonts w:ascii="Times New Roman" w:hAnsi="Times New Roman" w:cs="Times New Roman"/>
          <w:sz w:val="28"/>
          <w:szCs w:val="28"/>
        </w:rPr>
      </w:pPr>
    </w:p>
    <w:p w:rsidR="00D37E9A" w:rsidRPr="001B43CE" w:rsidRDefault="00D37E9A" w:rsidP="001B43C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B43CE">
        <w:rPr>
          <w:rFonts w:ascii="Times New Roman" w:hAnsi="Times New Roman" w:cs="Times New Roman"/>
          <w:sz w:val="28"/>
          <w:szCs w:val="28"/>
        </w:rPr>
        <w:t>Начальник отдела 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B43CE">
        <w:rPr>
          <w:rFonts w:ascii="Times New Roman" w:hAnsi="Times New Roman" w:cs="Times New Roman"/>
          <w:sz w:val="28"/>
          <w:szCs w:val="28"/>
        </w:rPr>
        <w:t>_______________________ (ФИО)</w:t>
      </w:r>
    </w:p>
    <w:p w:rsidR="00D37E9A" w:rsidRPr="001B43CE" w:rsidRDefault="00D37E9A" w:rsidP="001B43CE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1B43C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</w:t>
      </w:r>
      <w:r w:rsidRPr="001B43C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подпись</w:t>
      </w:r>
    </w:p>
    <w:p w:rsidR="00D37E9A" w:rsidRPr="001B43CE" w:rsidRDefault="00D37E9A" w:rsidP="001B43CE">
      <w:pPr>
        <w:rPr>
          <w:rFonts w:ascii="Times New Roman" w:hAnsi="Times New Roman" w:cs="Times New Roman"/>
          <w:sz w:val="28"/>
          <w:szCs w:val="28"/>
        </w:rPr>
      </w:pPr>
    </w:p>
    <w:p w:rsidR="00D37E9A" w:rsidRPr="001B43CE" w:rsidRDefault="00D37E9A" w:rsidP="001B43C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Pr="001B43CE">
        <w:rPr>
          <w:rFonts w:ascii="Times New Roman" w:hAnsi="Times New Roman" w:cs="Times New Roman"/>
          <w:sz w:val="28"/>
          <w:szCs w:val="28"/>
        </w:rPr>
        <w:t xml:space="preserve"> _______________________________ (ФИО</w:t>
      </w:r>
      <w:r>
        <w:rPr>
          <w:rFonts w:ascii="Times New Roman" w:hAnsi="Times New Roman" w:cs="Times New Roman"/>
          <w:sz w:val="28"/>
          <w:szCs w:val="28"/>
        </w:rPr>
        <w:t>, контактный телефон</w:t>
      </w:r>
      <w:r w:rsidRPr="001B43CE">
        <w:rPr>
          <w:rFonts w:ascii="Times New Roman" w:hAnsi="Times New Roman" w:cs="Times New Roman"/>
          <w:sz w:val="28"/>
          <w:szCs w:val="28"/>
        </w:rPr>
        <w:t>)</w:t>
      </w:r>
    </w:p>
    <w:p w:rsidR="00D37E9A" w:rsidRPr="005A7C6A" w:rsidRDefault="00D37E9A" w:rsidP="001B43CE">
      <w:pPr>
        <w:rPr>
          <w:rFonts w:ascii="Times New Roman" w:hAnsi="Times New Roman" w:cs="Times New Roman"/>
          <w:sz w:val="28"/>
          <w:szCs w:val="28"/>
        </w:rPr>
      </w:pPr>
      <w:r w:rsidRPr="001B43C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</w:t>
      </w:r>
      <w:r w:rsidRPr="001B43C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подпись                                                                                                                </w:t>
      </w:r>
    </w:p>
    <w:sectPr w:rsidR="00D37E9A" w:rsidRPr="005A7C6A" w:rsidSect="004F20F4">
      <w:pgSz w:w="16838" w:h="11906" w:orient="landscape"/>
      <w:pgMar w:top="1701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8CD"/>
    <w:rsid w:val="00000D79"/>
    <w:rsid w:val="00001268"/>
    <w:rsid w:val="000015BE"/>
    <w:rsid w:val="00002258"/>
    <w:rsid w:val="00004495"/>
    <w:rsid w:val="00004BC7"/>
    <w:rsid w:val="00004D85"/>
    <w:rsid w:val="00006789"/>
    <w:rsid w:val="000068EB"/>
    <w:rsid w:val="000076BA"/>
    <w:rsid w:val="0001156D"/>
    <w:rsid w:val="00016FA1"/>
    <w:rsid w:val="00016FE3"/>
    <w:rsid w:val="00017A00"/>
    <w:rsid w:val="00020B16"/>
    <w:rsid w:val="000251A1"/>
    <w:rsid w:val="000308F1"/>
    <w:rsid w:val="00031454"/>
    <w:rsid w:val="00031E6D"/>
    <w:rsid w:val="000343CD"/>
    <w:rsid w:val="0003466A"/>
    <w:rsid w:val="00034776"/>
    <w:rsid w:val="00034F1C"/>
    <w:rsid w:val="00035ABD"/>
    <w:rsid w:val="00037B0F"/>
    <w:rsid w:val="00041455"/>
    <w:rsid w:val="00043AEE"/>
    <w:rsid w:val="0004415C"/>
    <w:rsid w:val="00044166"/>
    <w:rsid w:val="00044188"/>
    <w:rsid w:val="00044950"/>
    <w:rsid w:val="00047EF5"/>
    <w:rsid w:val="00053E40"/>
    <w:rsid w:val="00054C78"/>
    <w:rsid w:val="00057A78"/>
    <w:rsid w:val="00062A92"/>
    <w:rsid w:val="000635EE"/>
    <w:rsid w:val="00063BCC"/>
    <w:rsid w:val="00064A6E"/>
    <w:rsid w:val="00070519"/>
    <w:rsid w:val="00070828"/>
    <w:rsid w:val="00073F39"/>
    <w:rsid w:val="0007544D"/>
    <w:rsid w:val="00076C24"/>
    <w:rsid w:val="00077759"/>
    <w:rsid w:val="000802A8"/>
    <w:rsid w:val="00080C79"/>
    <w:rsid w:val="00085421"/>
    <w:rsid w:val="00086D1B"/>
    <w:rsid w:val="000A1DE2"/>
    <w:rsid w:val="000A47B7"/>
    <w:rsid w:val="000A7411"/>
    <w:rsid w:val="000A76E0"/>
    <w:rsid w:val="000A785F"/>
    <w:rsid w:val="000B0078"/>
    <w:rsid w:val="000B09EF"/>
    <w:rsid w:val="000B3ADF"/>
    <w:rsid w:val="000B4C60"/>
    <w:rsid w:val="000B6803"/>
    <w:rsid w:val="000B7603"/>
    <w:rsid w:val="000C140B"/>
    <w:rsid w:val="000C32FD"/>
    <w:rsid w:val="000C3D93"/>
    <w:rsid w:val="000C672A"/>
    <w:rsid w:val="000C7141"/>
    <w:rsid w:val="000C7680"/>
    <w:rsid w:val="000D35BD"/>
    <w:rsid w:val="000D75C7"/>
    <w:rsid w:val="000E2280"/>
    <w:rsid w:val="000E402C"/>
    <w:rsid w:val="000E422E"/>
    <w:rsid w:val="000E61AF"/>
    <w:rsid w:val="000E713B"/>
    <w:rsid w:val="000F27D8"/>
    <w:rsid w:val="000F32F8"/>
    <w:rsid w:val="000F3F45"/>
    <w:rsid w:val="000F7114"/>
    <w:rsid w:val="000F7C04"/>
    <w:rsid w:val="00100635"/>
    <w:rsid w:val="00100A5F"/>
    <w:rsid w:val="0010160A"/>
    <w:rsid w:val="00101E22"/>
    <w:rsid w:val="001027E1"/>
    <w:rsid w:val="0010303B"/>
    <w:rsid w:val="001068F2"/>
    <w:rsid w:val="00107BDE"/>
    <w:rsid w:val="00111209"/>
    <w:rsid w:val="001139CA"/>
    <w:rsid w:val="00115C64"/>
    <w:rsid w:val="00115FC6"/>
    <w:rsid w:val="00117E9D"/>
    <w:rsid w:val="00123691"/>
    <w:rsid w:val="00126862"/>
    <w:rsid w:val="001330CE"/>
    <w:rsid w:val="001341F9"/>
    <w:rsid w:val="00134A4D"/>
    <w:rsid w:val="00135251"/>
    <w:rsid w:val="00135388"/>
    <w:rsid w:val="001367C3"/>
    <w:rsid w:val="0013738B"/>
    <w:rsid w:val="00141067"/>
    <w:rsid w:val="00141881"/>
    <w:rsid w:val="00141959"/>
    <w:rsid w:val="0014284E"/>
    <w:rsid w:val="001458E2"/>
    <w:rsid w:val="00147D80"/>
    <w:rsid w:val="001508EE"/>
    <w:rsid w:val="00151D67"/>
    <w:rsid w:val="00154A1D"/>
    <w:rsid w:val="00154E9D"/>
    <w:rsid w:val="00156805"/>
    <w:rsid w:val="00156D9E"/>
    <w:rsid w:val="001572C6"/>
    <w:rsid w:val="00157C61"/>
    <w:rsid w:val="00157E2E"/>
    <w:rsid w:val="001613D0"/>
    <w:rsid w:val="0016348B"/>
    <w:rsid w:val="001637D3"/>
    <w:rsid w:val="00165729"/>
    <w:rsid w:val="00166718"/>
    <w:rsid w:val="00167D01"/>
    <w:rsid w:val="00171AD8"/>
    <w:rsid w:val="00171CF5"/>
    <w:rsid w:val="0017259E"/>
    <w:rsid w:val="001752E8"/>
    <w:rsid w:val="0017649D"/>
    <w:rsid w:val="00177924"/>
    <w:rsid w:val="00181B68"/>
    <w:rsid w:val="001841CC"/>
    <w:rsid w:val="00184596"/>
    <w:rsid w:val="001870FD"/>
    <w:rsid w:val="00187E31"/>
    <w:rsid w:val="0019059A"/>
    <w:rsid w:val="0019645A"/>
    <w:rsid w:val="00196D94"/>
    <w:rsid w:val="001A438E"/>
    <w:rsid w:val="001A6314"/>
    <w:rsid w:val="001A64D3"/>
    <w:rsid w:val="001A68EE"/>
    <w:rsid w:val="001A7052"/>
    <w:rsid w:val="001B03D1"/>
    <w:rsid w:val="001B04EB"/>
    <w:rsid w:val="001B0BC5"/>
    <w:rsid w:val="001B11AE"/>
    <w:rsid w:val="001B2364"/>
    <w:rsid w:val="001B38BD"/>
    <w:rsid w:val="001B43CE"/>
    <w:rsid w:val="001B5141"/>
    <w:rsid w:val="001B5A67"/>
    <w:rsid w:val="001C3EE6"/>
    <w:rsid w:val="001C406A"/>
    <w:rsid w:val="001C415D"/>
    <w:rsid w:val="001D1236"/>
    <w:rsid w:val="001D2B77"/>
    <w:rsid w:val="001D51FC"/>
    <w:rsid w:val="001D5674"/>
    <w:rsid w:val="001D5CAD"/>
    <w:rsid w:val="001E1BEB"/>
    <w:rsid w:val="001E4108"/>
    <w:rsid w:val="001E5B39"/>
    <w:rsid w:val="001E5D57"/>
    <w:rsid w:val="001F2630"/>
    <w:rsid w:val="001F38E5"/>
    <w:rsid w:val="001F4A87"/>
    <w:rsid w:val="001F4E9B"/>
    <w:rsid w:val="001F658D"/>
    <w:rsid w:val="001F6C06"/>
    <w:rsid w:val="001F705A"/>
    <w:rsid w:val="002010CA"/>
    <w:rsid w:val="00205522"/>
    <w:rsid w:val="00205B9E"/>
    <w:rsid w:val="002066EF"/>
    <w:rsid w:val="00206958"/>
    <w:rsid w:val="002074C6"/>
    <w:rsid w:val="00210390"/>
    <w:rsid w:val="00210FD7"/>
    <w:rsid w:val="00212AD3"/>
    <w:rsid w:val="002130F1"/>
    <w:rsid w:val="002133B1"/>
    <w:rsid w:val="0021491D"/>
    <w:rsid w:val="0021515E"/>
    <w:rsid w:val="002161EB"/>
    <w:rsid w:val="00216E03"/>
    <w:rsid w:val="002170EB"/>
    <w:rsid w:val="002204DF"/>
    <w:rsid w:val="00220654"/>
    <w:rsid w:val="002208F4"/>
    <w:rsid w:val="00222EB1"/>
    <w:rsid w:val="00223AB3"/>
    <w:rsid w:val="00223FB1"/>
    <w:rsid w:val="00224D5B"/>
    <w:rsid w:val="00225C3A"/>
    <w:rsid w:val="00226243"/>
    <w:rsid w:val="00226679"/>
    <w:rsid w:val="00227E27"/>
    <w:rsid w:val="00233BE0"/>
    <w:rsid w:val="002365A2"/>
    <w:rsid w:val="002400CD"/>
    <w:rsid w:val="002417EE"/>
    <w:rsid w:val="002427DD"/>
    <w:rsid w:val="002436EC"/>
    <w:rsid w:val="00243BFB"/>
    <w:rsid w:val="00244F78"/>
    <w:rsid w:val="00245CB5"/>
    <w:rsid w:val="00250575"/>
    <w:rsid w:val="002553F1"/>
    <w:rsid w:val="0025559D"/>
    <w:rsid w:val="0025596C"/>
    <w:rsid w:val="00261308"/>
    <w:rsid w:val="00261C18"/>
    <w:rsid w:val="0026263A"/>
    <w:rsid w:val="00263C2C"/>
    <w:rsid w:val="00264816"/>
    <w:rsid w:val="00265A74"/>
    <w:rsid w:val="002667F0"/>
    <w:rsid w:val="00273F4E"/>
    <w:rsid w:val="00275018"/>
    <w:rsid w:val="002828F1"/>
    <w:rsid w:val="002834D0"/>
    <w:rsid w:val="00283C4E"/>
    <w:rsid w:val="00284D92"/>
    <w:rsid w:val="002870CC"/>
    <w:rsid w:val="002873BA"/>
    <w:rsid w:val="00290B8F"/>
    <w:rsid w:val="00291CE1"/>
    <w:rsid w:val="00291D47"/>
    <w:rsid w:val="00292C05"/>
    <w:rsid w:val="002933AF"/>
    <w:rsid w:val="00293B52"/>
    <w:rsid w:val="00293C11"/>
    <w:rsid w:val="002A14F5"/>
    <w:rsid w:val="002A203B"/>
    <w:rsid w:val="002A4653"/>
    <w:rsid w:val="002A633B"/>
    <w:rsid w:val="002A77C6"/>
    <w:rsid w:val="002B0ADE"/>
    <w:rsid w:val="002B1082"/>
    <w:rsid w:val="002B116F"/>
    <w:rsid w:val="002B221E"/>
    <w:rsid w:val="002C3532"/>
    <w:rsid w:val="002C4559"/>
    <w:rsid w:val="002C66C1"/>
    <w:rsid w:val="002D1F3E"/>
    <w:rsid w:val="002D1F5E"/>
    <w:rsid w:val="002D2F2E"/>
    <w:rsid w:val="002D3179"/>
    <w:rsid w:val="002D3F51"/>
    <w:rsid w:val="002D497D"/>
    <w:rsid w:val="002D4A22"/>
    <w:rsid w:val="002D512E"/>
    <w:rsid w:val="002D742A"/>
    <w:rsid w:val="002E0316"/>
    <w:rsid w:val="002E066D"/>
    <w:rsid w:val="002E097B"/>
    <w:rsid w:val="002E36BE"/>
    <w:rsid w:val="002E3D3C"/>
    <w:rsid w:val="002E3D8B"/>
    <w:rsid w:val="002F128B"/>
    <w:rsid w:val="002F4911"/>
    <w:rsid w:val="002F53E5"/>
    <w:rsid w:val="002F5A95"/>
    <w:rsid w:val="002F5B44"/>
    <w:rsid w:val="00300566"/>
    <w:rsid w:val="00302E19"/>
    <w:rsid w:val="00304C6C"/>
    <w:rsid w:val="00306082"/>
    <w:rsid w:val="003073F2"/>
    <w:rsid w:val="0031492C"/>
    <w:rsid w:val="003152C8"/>
    <w:rsid w:val="00320599"/>
    <w:rsid w:val="00320B78"/>
    <w:rsid w:val="0032647A"/>
    <w:rsid w:val="0032732F"/>
    <w:rsid w:val="00327DF9"/>
    <w:rsid w:val="00331625"/>
    <w:rsid w:val="00331CA4"/>
    <w:rsid w:val="00332FDF"/>
    <w:rsid w:val="00333C8E"/>
    <w:rsid w:val="00335ADA"/>
    <w:rsid w:val="00335B6A"/>
    <w:rsid w:val="0033621C"/>
    <w:rsid w:val="003408A2"/>
    <w:rsid w:val="00341908"/>
    <w:rsid w:val="00342EB0"/>
    <w:rsid w:val="00345642"/>
    <w:rsid w:val="00346033"/>
    <w:rsid w:val="0034644C"/>
    <w:rsid w:val="003501FF"/>
    <w:rsid w:val="00350A86"/>
    <w:rsid w:val="00350E48"/>
    <w:rsid w:val="00351676"/>
    <w:rsid w:val="00357A0B"/>
    <w:rsid w:val="00360EA0"/>
    <w:rsid w:val="00361209"/>
    <w:rsid w:val="00362747"/>
    <w:rsid w:val="00363F47"/>
    <w:rsid w:val="0036470B"/>
    <w:rsid w:val="00364D0C"/>
    <w:rsid w:val="00370739"/>
    <w:rsid w:val="00372112"/>
    <w:rsid w:val="003723EA"/>
    <w:rsid w:val="003757F1"/>
    <w:rsid w:val="00377DC4"/>
    <w:rsid w:val="003808CC"/>
    <w:rsid w:val="00380A16"/>
    <w:rsid w:val="00380D83"/>
    <w:rsid w:val="0038226C"/>
    <w:rsid w:val="003822FD"/>
    <w:rsid w:val="003838CD"/>
    <w:rsid w:val="00384C86"/>
    <w:rsid w:val="0038571C"/>
    <w:rsid w:val="003861D6"/>
    <w:rsid w:val="003863A1"/>
    <w:rsid w:val="00386FAB"/>
    <w:rsid w:val="0039378C"/>
    <w:rsid w:val="00395AE3"/>
    <w:rsid w:val="00397420"/>
    <w:rsid w:val="003977FD"/>
    <w:rsid w:val="003A0AA9"/>
    <w:rsid w:val="003A162D"/>
    <w:rsid w:val="003A1C35"/>
    <w:rsid w:val="003A3BAA"/>
    <w:rsid w:val="003A43CA"/>
    <w:rsid w:val="003A4F3D"/>
    <w:rsid w:val="003A58B7"/>
    <w:rsid w:val="003A760B"/>
    <w:rsid w:val="003B1E8C"/>
    <w:rsid w:val="003B2594"/>
    <w:rsid w:val="003B3013"/>
    <w:rsid w:val="003C02EF"/>
    <w:rsid w:val="003C0523"/>
    <w:rsid w:val="003C2858"/>
    <w:rsid w:val="003C3011"/>
    <w:rsid w:val="003C3702"/>
    <w:rsid w:val="003C4733"/>
    <w:rsid w:val="003C7D05"/>
    <w:rsid w:val="003D0362"/>
    <w:rsid w:val="003D1380"/>
    <w:rsid w:val="003D22BC"/>
    <w:rsid w:val="003D4A0C"/>
    <w:rsid w:val="003D5D20"/>
    <w:rsid w:val="003D6683"/>
    <w:rsid w:val="003D7160"/>
    <w:rsid w:val="003D7940"/>
    <w:rsid w:val="003E2ED1"/>
    <w:rsid w:val="003E3F16"/>
    <w:rsid w:val="003F01AC"/>
    <w:rsid w:val="003F34DA"/>
    <w:rsid w:val="003F580E"/>
    <w:rsid w:val="003F60E7"/>
    <w:rsid w:val="003F6753"/>
    <w:rsid w:val="003F72ED"/>
    <w:rsid w:val="003F7C00"/>
    <w:rsid w:val="004015F9"/>
    <w:rsid w:val="00402A82"/>
    <w:rsid w:val="00403407"/>
    <w:rsid w:val="0040381F"/>
    <w:rsid w:val="00404833"/>
    <w:rsid w:val="0040595A"/>
    <w:rsid w:val="00405CB7"/>
    <w:rsid w:val="004065C7"/>
    <w:rsid w:val="00410B01"/>
    <w:rsid w:val="00410C36"/>
    <w:rsid w:val="00410D81"/>
    <w:rsid w:val="0041220C"/>
    <w:rsid w:val="00412233"/>
    <w:rsid w:val="004134C4"/>
    <w:rsid w:val="0041653F"/>
    <w:rsid w:val="004174E8"/>
    <w:rsid w:val="00421D1E"/>
    <w:rsid w:val="0042599D"/>
    <w:rsid w:val="00425C90"/>
    <w:rsid w:val="0042729E"/>
    <w:rsid w:val="0043052A"/>
    <w:rsid w:val="00431B1B"/>
    <w:rsid w:val="00431D26"/>
    <w:rsid w:val="004323AE"/>
    <w:rsid w:val="00433A5A"/>
    <w:rsid w:val="00433F5C"/>
    <w:rsid w:val="00436481"/>
    <w:rsid w:val="004369B0"/>
    <w:rsid w:val="00436B21"/>
    <w:rsid w:val="00437627"/>
    <w:rsid w:val="00440034"/>
    <w:rsid w:val="00447A66"/>
    <w:rsid w:val="004501EF"/>
    <w:rsid w:val="00452940"/>
    <w:rsid w:val="00454BF2"/>
    <w:rsid w:val="0045794B"/>
    <w:rsid w:val="004614CE"/>
    <w:rsid w:val="00462717"/>
    <w:rsid w:val="00466757"/>
    <w:rsid w:val="00467AC0"/>
    <w:rsid w:val="0047151C"/>
    <w:rsid w:val="00473D70"/>
    <w:rsid w:val="0047678F"/>
    <w:rsid w:val="004801D2"/>
    <w:rsid w:val="00481F38"/>
    <w:rsid w:val="004852DB"/>
    <w:rsid w:val="00495CA1"/>
    <w:rsid w:val="00496903"/>
    <w:rsid w:val="00496B2A"/>
    <w:rsid w:val="004A2AE2"/>
    <w:rsid w:val="004A3C93"/>
    <w:rsid w:val="004A44E7"/>
    <w:rsid w:val="004A7820"/>
    <w:rsid w:val="004B5C8C"/>
    <w:rsid w:val="004B67BF"/>
    <w:rsid w:val="004C0EF2"/>
    <w:rsid w:val="004C2453"/>
    <w:rsid w:val="004C2FF7"/>
    <w:rsid w:val="004C37C7"/>
    <w:rsid w:val="004C39CC"/>
    <w:rsid w:val="004C41D4"/>
    <w:rsid w:val="004C66E1"/>
    <w:rsid w:val="004C7F27"/>
    <w:rsid w:val="004D0110"/>
    <w:rsid w:val="004D13BD"/>
    <w:rsid w:val="004D3D57"/>
    <w:rsid w:val="004D4FBC"/>
    <w:rsid w:val="004D52AC"/>
    <w:rsid w:val="004D7D0F"/>
    <w:rsid w:val="004E141E"/>
    <w:rsid w:val="004E2205"/>
    <w:rsid w:val="004E607E"/>
    <w:rsid w:val="004E6CC4"/>
    <w:rsid w:val="004E7647"/>
    <w:rsid w:val="004F15E4"/>
    <w:rsid w:val="004F20F4"/>
    <w:rsid w:val="004F380F"/>
    <w:rsid w:val="004F4B4C"/>
    <w:rsid w:val="00506201"/>
    <w:rsid w:val="00506982"/>
    <w:rsid w:val="00506FB5"/>
    <w:rsid w:val="005075AB"/>
    <w:rsid w:val="00511ECB"/>
    <w:rsid w:val="005134A2"/>
    <w:rsid w:val="0051384A"/>
    <w:rsid w:val="00514663"/>
    <w:rsid w:val="00514FE1"/>
    <w:rsid w:val="005163EE"/>
    <w:rsid w:val="00516473"/>
    <w:rsid w:val="00525606"/>
    <w:rsid w:val="005300AD"/>
    <w:rsid w:val="00530546"/>
    <w:rsid w:val="00533D7B"/>
    <w:rsid w:val="00534358"/>
    <w:rsid w:val="00534914"/>
    <w:rsid w:val="00534A55"/>
    <w:rsid w:val="00541F70"/>
    <w:rsid w:val="00542335"/>
    <w:rsid w:val="00542CEA"/>
    <w:rsid w:val="005432FF"/>
    <w:rsid w:val="00546BFD"/>
    <w:rsid w:val="00551716"/>
    <w:rsid w:val="005520D3"/>
    <w:rsid w:val="005540C3"/>
    <w:rsid w:val="005543DF"/>
    <w:rsid w:val="00555328"/>
    <w:rsid w:val="00555D3A"/>
    <w:rsid w:val="00555D72"/>
    <w:rsid w:val="00562204"/>
    <w:rsid w:val="00562F47"/>
    <w:rsid w:val="00563B9A"/>
    <w:rsid w:val="00565448"/>
    <w:rsid w:val="005655C3"/>
    <w:rsid w:val="005666BD"/>
    <w:rsid w:val="00566E8C"/>
    <w:rsid w:val="00571926"/>
    <w:rsid w:val="00572A0A"/>
    <w:rsid w:val="00572D2B"/>
    <w:rsid w:val="00573419"/>
    <w:rsid w:val="00573DB9"/>
    <w:rsid w:val="00575F7A"/>
    <w:rsid w:val="00577403"/>
    <w:rsid w:val="005774C4"/>
    <w:rsid w:val="005778EF"/>
    <w:rsid w:val="005808B4"/>
    <w:rsid w:val="005808CD"/>
    <w:rsid w:val="0058103B"/>
    <w:rsid w:val="00581432"/>
    <w:rsid w:val="005835D3"/>
    <w:rsid w:val="00583E87"/>
    <w:rsid w:val="0058577F"/>
    <w:rsid w:val="00587B5D"/>
    <w:rsid w:val="005A0A65"/>
    <w:rsid w:val="005A395E"/>
    <w:rsid w:val="005A4A36"/>
    <w:rsid w:val="005A5A16"/>
    <w:rsid w:val="005A6EF7"/>
    <w:rsid w:val="005A7C6A"/>
    <w:rsid w:val="005B0F1A"/>
    <w:rsid w:val="005B2A93"/>
    <w:rsid w:val="005B34EB"/>
    <w:rsid w:val="005B6B71"/>
    <w:rsid w:val="005C307F"/>
    <w:rsid w:val="005C4DB6"/>
    <w:rsid w:val="005C71BF"/>
    <w:rsid w:val="005D1768"/>
    <w:rsid w:val="005D358F"/>
    <w:rsid w:val="005D3C81"/>
    <w:rsid w:val="005D61C6"/>
    <w:rsid w:val="005D6FC1"/>
    <w:rsid w:val="005D7294"/>
    <w:rsid w:val="005D7495"/>
    <w:rsid w:val="005E1BBF"/>
    <w:rsid w:val="005E31CD"/>
    <w:rsid w:val="005E6D30"/>
    <w:rsid w:val="005F2286"/>
    <w:rsid w:val="005F34CC"/>
    <w:rsid w:val="005F5209"/>
    <w:rsid w:val="005F5C8B"/>
    <w:rsid w:val="00600D55"/>
    <w:rsid w:val="00600EB4"/>
    <w:rsid w:val="00600F18"/>
    <w:rsid w:val="00604401"/>
    <w:rsid w:val="0060511D"/>
    <w:rsid w:val="00606D00"/>
    <w:rsid w:val="00606D66"/>
    <w:rsid w:val="006116D0"/>
    <w:rsid w:val="006123B0"/>
    <w:rsid w:val="006135F3"/>
    <w:rsid w:val="00613FD3"/>
    <w:rsid w:val="00614340"/>
    <w:rsid w:val="00617F85"/>
    <w:rsid w:val="0062036E"/>
    <w:rsid w:val="006224CA"/>
    <w:rsid w:val="00623E9F"/>
    <w:rsid w:val="00625049"/>
    <w:rsid w:val="00630043"/>
    <w:rsid w:val="006335CB"/>
    <w:rsid w:val="00634746"/>
    <w:rsid w:val="00635EC1"/>
    <w:rsid w:val="0063754F"/>
    <w:rsid w:val="00637FF6"/>
    <w:rsid w:val="00646736"/>
    <w:rsid w:val="00646CD0"/>
    <w:rsid w:val="006505BC"/>
    <w:rsid w:val="00651181"/>
    <w:rsid w:val="00651A38"/>
    <w:rsid w:val="00657E96"/>
    <w:rsid w:val="0066284C"/>
    <w:rsid w:val="00663B80"/>
    <w:rsid w:val="006651BC"/>
    <w:rsid w:val="0066539B"/>
    <w:rsid w:val="0066559A"/>
    <w:rsid w:val="00665777"/>
    <w:rsid w:val="006708F6"/>
    <w:rsid w:val="0067114A"/>
    <w:rsid w:val="00671296"/>
    <w:rsid w:val="00671783"/>
    <w:rsid w:val="00671A8E"/>
    <w:rsid w:val="00672E42"/>
    <w:rsid w:val="00674388"/>
    <w:rsid w:val="0067482D"/>
    <w:rsid w:val="00676C7C"/>
    <w:rsid w:val="00680A7C"/>
    <w:rsid w:val="006817EE"/>
    <w:rsid w:val="00683517"/>
    <w:rsid w:val="0068485A"/>
    <w:rsid w:val="0069159E"/>
    <w:rsid w:val="0069220F"/>
    <w:rsid w:val="0069410E"/>
    <w:rsid w:val="00694B1A"/>
    <w:rsid w:val="0069590B"/>
    <w:rsid w:val="00696008"/>
    <w:rsid w:val="006979A9"/>
    <w:rsid w:val="006A12B2"/>
    <w:rsid w:val="006A1FF6"/>
    <w:rsid w:val="006A3928"/>
    <w:rsid w:val="006B0418"/>
    <w:rsid w:val="006B2EA1"/>
    <w:rsid w:val="006B3EFF"/>
    <w:rsid w:val="006B5A8A"/>
    <w:rsid w:val="006C108D"/>
    <w:rsid w:val="006C3459"/>
    <w:rsid w:val="006C48C3"/>
    <w:rsid w:val="006C56E2"/>
    <w:rsid w:val="006C5DEF"/>
    <w:rsid w:val="006D2D89"/>
    <w:rsid w:val="006D4DC7"/>
    <w:rsid w:val="006D5670"/>
    <w:rsid w:val="006E11A0"/>
    <w:rsid w:val="006E1734"/>
    <w:rsid w:val="006E275B"/>
    <w:rsid w:val="006E5DC0"/>
    <w:rsid w:val="006E6190"/>
    <w:rsid w:val="006E71D3"/>
    <w:rsid w:val="006E7F24"/>
    <w:rsid w:val="006F0A19"/>
    <w:rsid w:val="006F0BBB"/>
    <w:rsid w:val="006F388C"/>
    <w:rsid w:val="006F3C7B"/>
    <w:rsid w:val="006F5743"/>
    <w:rsid w:val="006F668D"/>
    <w:rsid w:val="006F6B27"/>
    <w:rsid w:val="00700AF9"/>
    <w:rsid w:val="007019AA"/>
    <w:rsid w:val="0070414D"/>
    <w:rsid w:val="00705F2A"/>
    <w:rsid w:val="007060A9"/>
    <w:rsid w:val="007128A7"/>
    <w:rsid w:val="007154CF"/>
    <w:rsid w:val="00715AE2"/>
    <w:rsid w:val="007162BA"/>
    <w:rsid w:val="00716B92"/>
    <w:rsid w:val="0072041B"/>
    <w:rsid w:val="00727FEF"/>
    <w:rsid w:val="00730A54"/>
    <w:rsid w:val="007311AE"/>
    <w:rsid w:val="00736DE9"/>
    <w:rsid w:val="00737D31"/>
    <w:rsid w:val="007409FD"/>
    <w:rsid w:val="00742C01"/>
    <w:rsid w:val="00745550"/>
    <w:rsid w:val="0075101C"/>
    <w:rsid w:val="0075477E"/>
    <w:rsid w:val="00754B27"/>
    <w:rsid w:val="00755866"/>
    <w:rsid w:val="00756E68"/>
    <w:rsid w:val="00757326"/>
    <w:rsid w:val="007606A3"/>
    <w:rsid w:val="007637EC"/>
    <w:rsid w:val="00763928"/>
    <w:rsid w:val="007667CE"/>
    <w:rsid w:val="00770596"/>
    <w:rsid w:val="00770825"/>
    <w:rsid w:val="00770C83"/>
    <w:rsid w:val="007723CD"/>
    <w:rsid w:val="00772DFE"/>
    <w:rsid w:val="00773F94"/>
    <w:rsid w:val="00774146"/>
    <w:rsid w:val="007777AE"/>
    <w:rsid w:val="00780CFC"/>
    <w:rsid w:val="00781A0F"/>
    <w:rsid w:val="00782DE3"/>
    <w:rsid w:val="007833C3"/>
    <w:rsid w:val="0078469D"/>
    <w:rsid w:val="00786599"/>
    <w:rsid w:val="00787664"/>
    <w:rsid w:val="00787DCB"/>
    <w:rsid w:val="00790D31"/>
    <w:rsid w:val="0079171D"/>
    <w:rsid w:val="00793A5F"/>
    <w:rsid w:val="007A15E5"/>
    <w:rsid w:val="007A5037"/>
    <w:rsid w:val="007A6D18"/>
    <w:rsid w:val="007B0E7D"/>
    <w:rsid w:val="007B2154"/>
    <w:rsid w:val="007B3491"/>
    <w:rsid w:val="007B3BB9"/>
    <w:rsid w:val="007B4D82"/>
    <w:rsid w:val="007C19CF"/>
    <w:rsid w:val="007C1F9F"/>
    <w:rsid w:val="007C34E2"/>
    <w:rsid w:val="007C5042"/>
    <w:rsid w:val="007C67B8"/>
    <w:rsid w:val="007D0956"/>
    <w:rsid w:val="007D1BFF"/>
    <w:rsid w:val="007D20D1"/>
    <w:rsid w:val="007D2973"/>
    <w:rsid w:val="007D2B27"/>
    <w:rsid w:val="007D3A86"/>
    <w:rsid w:val="007D43BA"/>
    <w:rsid w:val="007D4DA3"/>
    <w:rsid w:val="007D5A26"/>
    <w:rsid w:val="007D6736"/>
    <w:rsid w:val="007D6C2D"/>
    <w:rsid w:val="007E1041"/>
    <w:rsid w:val="007E1526"/>
    <w:rsid w:val="007E384A"/>
    <w:rsid w:val="007E59F7"/>
    <w:rsid w:val="007E6653"/>
    <w:rsid w:val="007F01FC"/>
    <w:rsid w:val="007F0433"/>
    <w:rsid w:val="007F087F"/>
    <w:rsid w:val="007F0FA1"/>
    <w:rsid w:val="007F5040"/>
    <w:rsid w:val="007F54C0"/>
    <w:rsid w:val="007F7E31"/>
    <w:rsid w:val="00805BFA"/>
    <w:rsid w:val="00807DBE"/>
    <w:rsid w:val="008112B5"/>
    <w:rsid w:val="008119BE"/>
    <w:rsid w:val="008120F8"/>
    <w:rsid w:val="00812F6D"/>
    <w:rsid w:val="008137E1"/>
    <w:rsid w:val="00814020"/>
    <w:rsid w:val="00814232"/>
    <w:rsid w:val="008144E6"/>
    <w:rsid w:val="00815A2B"/>
    <w:rsid w:val="00815DE9"/>
    <w:rsid w:val="0081720E"/>
    <w:rsid w:val="008200C8"/>
    <w:rsid w:val="00821561"/>
    <w:rsid w:val="008259A9"/>
    <w:rsid w:val="00830D2E"/>
    <w:rsid w:val="008354FE"/>
    <w:rsid w:val="008370CE"/>
    <w:rsid w:val="0083743D"/>
    <w:rsid w:val="00837CF3"/>
    <w:rsid w:val="008415BD"/>
    <w:rsid w:val="00842B2E"/>
    <w:rsid w:val="008457F1"/>
    <w:rsid w:val="00846D01"/>
    <w:rsid w:val="00847415"/>
    <w:rsid w:val="0085110E"/>
    <w:rsid w:val="00852714"/>
    <w:rsid w:val="008567DA"/>
    <w:rsid w:val="00856F1C"/>
    <w:rsid w:val="00857F46"/>
    <w:rsid w:val="008616EC"/>
    <w:rsid w:val="00861B94"/>
    <w:rsid w:val="00865EA0"/>
    <w:rsid w:val="008670B3"/>
    <w:rsid w:val="00867D63"/>
    <w:rsid w:val="00870257"/>
    <w:rsid w:val="00871FCF"/>
    <w:rsid w:val="00873B1E"/>
    <w:rsid w:val="00877BE2"/>
    <w:rsid w:val="008838C7"/>
    <w:rsid w:val="00884C8E"/>
    <w:rsid w:val="0088684D"/>
    <w:rsid w:val="00892FFF"/>
    <w:rsid w:val="00893D33"/>
    <w:rsid w:val="008948D0"/>
    <w:rsid w:val="008950C9"/>
    <w:rsid w:val="008967E2"/>
    <w:rsid w:val="00897385"/>
    <w:rsid w:val="00897854"/>
    <w:rsid w:val="00897CAD"/>
    <w:rsid w:val="008A0395"/>
    <w:rsid w:val="008A2E4D"/>
    <w:rsid w:val="008A2FF4"/>
    <w:rsid w:val="008A3039"/>
    <w:rsid w:val="008A3567"/>
    <w:rsid w:val="008A401E"/>
    <w:rsid w:val="008A68ED"/>
    <w:rsid w:val="008B07AD"/>
    <w:rsid w:val="008B0914"/>
    <w:rsid w:val="008B14BE"/>
    <w:rsid w:val="008B2996"/>
    <w:rsid w:val="008B2D00"/>
    <w:rsid w:val="008B3CC2"/>
    <w:rsid w:val="008B515F"/>
    <w:rsid w:val="008C2159"/>
    <w:rsid w:val="008C3517"/>
    <w:rsid w:val="008C3CDD"/>
    <w:rsid w:val="008C4B75"/>
    <w:rsid w:val="008C6795"/>
    <w:rsid w:val="008C744B"/>
    <w:rsid w:val="008C7B2E"/>
    <w:rsid w:val="008D003F"/>
    <w:rsid w:val="008D0472"/>
    <w:rsid w:val="008D1F3E"/>
    <w:rsid w:val="008D20CC"/>
    <w:rsid w:val="008D3247"/>
    <w:rsid w:val="008D48C2"/>
    <w:rsid w:val="008D4C62"/>
    <w:rsid w:val="008D5390"/>
    <w:rsid w:val="008D7632"/>
    <w:rsid w:val="008E47E0"/>
    <w:rsid w:val="008E5748"/>
    <w:rsid w:val="008E5993"/>
    <w:rsid w:val="008E6603"/>
    <w:rsid w:val="008F082E"/>
    <w:rsid w:val="008F0C40"/>
    <w:rsid w:val="008F19ED"/>
    <w:rsid w:val="008F236A"/>
    <w:rsid w:val="008F278F"/>
    <w:rsid w:val="008F4747"/>
    <w:rsid w:val="008F48DC"/>
    <w:rsid w:val="008F49CB"/>
    <w:rsid w:val="008F5AB8"/>
    <w:rsid w:val="008F6C19"/>
    <w:rsid w:val="009047CD"/>
    <w:rsid w:val="00907404"/>
    <w:rsid w:val="00911258"/>
    <w:rsid w:val="00911378"/>
    <w:rsid w:val="00912F6C"/>
    <w:rsid w:val="00913286"/>
    <w:rsid w:val="00916A71"/>
    <w:rsid w:val="00917EF4"/>
    <w:rsid w:val="00920E19"/>
    <w:rsid w:val="00921C5B"/>
    <w:rsid w:val="009238CF"/>
    <w:rsid w:val="00923CA5"/>
    <w:rsid w:val="00924256"/>
    <w:rsid w:val="00924854"/>
    <w:rsid w:val="00926240"/>
    <w:rsid w:val="0092673A"/>
    <w:rsid w:val="00927844"/>
    <w:rsid w:val="009278DB"/>
    <w:rsid w:val="0093474A"/>
    <w:rsid w:val="009348C0"/>
    <w:rsid w:val="009350FD"/>
    <w:rsid w:val="00935F40"/>
    <w:rsid w:val="009421DC"/>
    <w:rsid w:val="00944E07"/>
    <w:rsid w:val="0094723C"/>
    <w:rsid w:val="0095104B"/>
    <w:rsid w:val="00952A90"/>
    <w:rsid w:val="00954161"/>
    <w:rsid w:val="00954F0D"/>
    <w:rsid w:val="00957123"/>
    <w:rsid w:val="0095792D"/>
    <w:rsid w:val="00963E20"/>
    <w:rsid w:val="00964475"/>
    <w:rsid w:val="009671FC"/>
    <w:rsid w:val="009674CB"/>
    <w:rsid w:val="00970F87"/>
    <w:rsid w:val="00971EEC"/>
    <w:rsid w:val="00974DC9"/>
    <w:rsid w:val="00974EDA"/>
    <w:rsid w:val="009816D2"/>
    <w:rsid w:val="00984A45"/>
    <w:rsid w:val="00987661"/>
    <w:rsid w:val="0099251F"/>
    <w:rsid w:val="00992AB3"/>
    <w:rsid w:val="009935CE"/>
    <w:rsid w:val="009939DD"/>
    <w:rsid w:val="009957BA"/>
    <w:rsid w:val="0099636C"/>
    <w:rsid w:val="009A211A"/>
    <w:rsid w:val="009A2867"/>
    <w:rsid w:val="009A4CC1"/>
    <w:rsid w:val="009A5BEF"/>
    <w:rsid w:val="009B08C3"/>
    <w:rsid w:val="009B2FD5"/>
    <w:rsid w:val="009B35A0"/>
    <w:rsid w:val="009B55FA"/>
    <w:rsid w:val="009B79C4"/>
    <w:rsid w:val="009C14FA"/>
    <w:rsid w:val="009C288B"/>
    <w:rsid w:val="009C6CC8"/>
    <w:rsid w:val="009C71C5"/>
    <w:rsid w:val="009C778C"/>
    <w:rsid w:val="009D03E2"/>
    <w:rsid w:val="009D1247"/>
    <w:rsid w:val="009D2734"/>
    <w:rsid w:val="009D3256"/>
    <w:rsid w:val="009D402F"/>
    <w:rsid w:val="009D40AA"/>
    <w:rsid w:val="009D4B47"/>
    <w:rsid w:val="009D4F5B"/>
    <w:rsid w:val="009D6F0B"/>
    <w:rsid w:val="009E2F29"/>
    <w:rsid w:val="009E6CFF"/>
    <w:rsid w:val="009E7A5A"/>
    <w:rsid w:val="009E7B12"/>
    <w:rsid w:val="009F2B62"/>
    <w:rsid w:val="009F3595"/>
    <w:rsid w:val="009F37C9"/>
    <w:rsid w:val="009F3DD8"/>
    <w:rsid w:val="009F7E6D"/>
    <w:rsid w:val="00A0059C"/>
    <w:rsid w:val="00A00C39"/>
    <w:rsid w:val="00A01179"/>
    <w:rsid w:val="00A0177E"/>
    <w:rsid w:val="00A04635"/>
    <w:rsid w:val="00A0573B"/>
    <w:rsid w:val="00A05C95"/>
    <w:rsid w:val="00A10207"/>
    <w:rsid w:val="00A1092B"/>
    <w:rsid w:val="00A11763"/>
    <w:rsid w:val="00A13AB0"/>
    <w:rsid w:val="00A14301"/>
    <w:rsid w:val="00A20B8F"/>
    <w:rsid w:val="00A2200C"/>
    <w:rsid w:val="00A23511"/>
    <w:rsid w:val="00A26FC0"/>
    <w:rsid w:val="00A2718D"/>
    <w:rsid w:val="00A30885"/>
    <w:rsid w:val="00A31770"/>
    <w:rsid w:val="00A31AFB"/>
    <w:rsid w:val="00A31F94"/>
    <w:rsid w:val="00A339F7"/>
    <w:rsid w:val="00A3566A"/>
    <w:rsid w:val="00A403A3"/>
    <w:rsid w:val="00A438C7"/>
    <w:rsid w:val="00A45686"/>
    <w:rsid w:val="00A45AA9"/>
    <w:rsid w:val="00A4616F"/>
    <w:rsid w:val="00A5057C"/>
    <w:rsid w:val="00A52E61"/>
    <w:rsid w:val="00A57792"/>
    <w:rsid w:val="00A6135A"/>
    <w:rsid w:val="00A667EF"/>
    <w:rsid w:val="00A669D8"/>
    <w:rsid w:val="00A677FB"/>
    <w:rsid w:val="00A67F04"/>
    <w:rsid w:val="00A70CAA"/>
    <w:rsid w:val="00A718BA"/>
    <w:rsid w:val="00A71D63"/>
    <w:rsid w:val="00A721C2"/>
    <w:rsid w:val="00A7281A"/>
    <w:rsid w:val="00A762DE"/>
    <w:rsid w:val="00A772A9"/>
    <w:rsid w:val="00A814A2"/>
    <w:rsid w:val="00A81E9C"/>
    <w:rsid w:val="00A84B38"/>
    <w:rsid w:val="00A8659E"/>
    <w:rsid w:val="00A87330"/>
    <w:rsid w:val="00A9095B"/>
    <w:rsid w:val="00A9109C"/>
    <w:rsid w:val="00A91546"/>
    <w:rsid w:val="00A92C61"/>
    <w:rsid w:val="00A9300D"/>
    <w:rsid w:val="00A9389C"/>
    <w:rsid w:val="00A93DDC"/>
    <w:rsid w:val="00A94F74"/>
    <w:rsid w:val="00A95608"/>
    <w:rsid w:val="00A96D3E"/>
    <w:rsid w:val="00A9720F"/>
    <w:rsid w:val="00AA129D"/>
    <w:rsid w:val="00AA2C81"/>
    <w:rsid w:val="00AA2C91"/>
    <w:rsid w:val="00AA525C"/>
    <w:rsid w:val="00AB0D87"/>
    <w:rsid w:val="00AB47CE"/>
    <w:rsid w:val="00AB4E0E"/>
    <w:rsid w:val="00AB593D"/>
    <w:rsid w:val="00AB6B7B"/>
    <w:rsid w:val="00AB7AA0"/>
    <w:rsid w:val="00AC3B4F"/>
    <w:rsid w:val="00AC6431"/>
    <w:rsid w:val="00AD1C58"/>
    <w:rsid w:val="00AD255D"/>
    <w:rsid w:val="00AD4F0F"/>
    <w:rsid w:val="00AD5019"/>
    <w:rsid w:val="00AD52CF"/>
    <w:rsid w:val="00AE04D5"/>
    <w:rsid w:val="00AE3DD5"/>
    <w:rsid w:val="00AE5E4F"/>
    <w:rsid w:val="00AE6655"/>
    <w:rsid w:val="00AE6682"/>
    <w:rsid w:val="00AE6A7D"/>
    <w:rsid w:val="00AE6AA1"/>
    <w:rsid w:val="00AE70E8"/>
    <w:rsid w:val="00AF1268"/>
    <w:rsid w:val="00AF1EF3"/>
    <w:rsid w:val="00AF50D3"/>
    <w:rsid w:val="00AF6622"/>
    <w:rsid w:val="00AF708A"/>
    <w:rsid w:val="00B00D74"/>
    <w:rsid w:val="00B01478"/>
    <w:rsid w:val="00B03247"/>
    <w:rsid w:val="00B07BFC"/>
    <w:rsid w:val="00B102BB"/>
    <w:rsid w:val="00B12C0E"/>
    <w:rsid w:val="00B15688"/>
    <w:rsid w:val="00B179BB"/>
    <w:rsid w:val="00B207C5"/>
    <w:rsid w:val="00B211B6"/>
    <w:rsid w:val="00B2399A"/>
    <w:rsid w:val="00B23B02"/>
    <w:rsid w:val="00B254FD"/>
    <w:rsid w:val="00B25587"/>
    <w:rsid w:val="00B2641A"/>
    <w:rsid w:val="00B27AC4"/>
    <w:rsid w:val="00B31535"/>
    <w:rsid w:val="00B32B65"/>
    <w:rsid w:val="00B32EDD"/>
    <w:rsid w:val="00B35927"/>
    <w:rsid w:val="00B409BA"/>
    <w:rsid w:val="00B41984"/>
    <w:rsid w:val="00B461C7"/>
    <w:rsid w:val="00B52151"/>
    <w:rsid w:val="00B5239D"/>
    <w:rsid w:val="00B5444B"/>
    <w:rsid w:val="00B54B87"/>
    <w:rsid w:val="00B55DDF"/>
    <w:rsid w:val="00B561DB"/>
    <w:rsid w:val="00B57664"/>
    <w:rsid w:val="00B606D5"/>
    <w:rsid w:val="00B60A24"/>
    <w:rsid w:val="00B64A48"/>
    <w:rsid w:val="00B723A8"/>
    <w:rsid w:val="00B73F19"/>
    <w:rsid w:val="00B83315"/>
    <w:rsid w:val="00B83E45"/>
    <w:rsid w:val="00B84FFA"/>
    <w:rsid w:val="00B85E04"/>
    <w:rsid w:val="00B860DD"/>
    <w:rsid w:val="00B86D8C"/>
    <w:rsid w:val="00B8738B"/>
    <w:rsid w:val="00B91F44"/>
    <w:rsid w:val="00B96337"/>
    <w:rsid w:val="00B96DF4"/>
    <w:rsid w:val="00B97A14"/>
    <w:rsid w:val="00BA13CA"/>
    <w:rsid w:val="00BA1D92"/>
    <w:rsid w:val="00BA339C"/>
    <w:rsid w:val="00BA48AB"/>
    <w:rsid w:val="00BA7215"/>
    <w:rsid w:val="00BA7716"/>
    <w:rsid w:val="00BB1C85"/>
    <w:rsid w:val="00BB3D43"/>
    <w:rsid w:val="00BB7376"/>
    <w:rsid w:val="00BC3797"/>
    <w:rsid w:val="00BC49EB"/>
    <w:rsid w:val="00BC4F81"/>
    <w:rsid w:val="00BC52C6"/>
    <w:rsid w:val="00BC6951"/>
    <w:rsid w:val="00BC6AD8"/>
    <w:rsid w:val="00BC6ECB"/>
    <w:rsid w:val="00BC7FAD"/>
    <w:rsid w:val="00BD09D9"/>
    <w:rsid w:val="00BD234D"/>
    <w:rsid w:val="00BD6E35"/>
    <w:rsid w:val="00BD7E7C"/>
    <w:rsid w:val="00BD7EE6"/>
    <w:rsid w:val="00BE12C6"/>
    <w:rsid w:val="00BE1B3F"/>
    <w:rsid w:val="00BE7E10"/>
    <w:rsid w:val="00BF1282"/>
    <w:rsid w:val="00BF3267"/>
    <w:rsid w:val="00BF3625"/>
    <w:rsid w:val="00BF6007"/>
    <w:rsid w:val="00BF7908"/>
    <w:rsid w:val="00BF7FE5"/>
    <w:rsid w:val="00C03F8D"/>
    <w:rsid w:val="00C11A5A"/>
    <w:rsid w:val="00C14352"/>
    <w:rsid w:val="00C14FE5"/>
    <w:rsid w:val="00C1501E"/>
    <w:rsid w:val="00C15814"/>
    <w:rsid w:val="00C16CD9"/>
    <w:rsid w:val="00C21472"/>
    <w:rsid w:val="00C23B05"/>
    <w:rsid w:val="00C25056"/>
    <w:rsid w:val="00C25889"/>
    <w:rsid w:val="00C27A77"/>
    <w:rsid w:val="00C3010B"/>
    <w:rsid w:val="00C316A1"/>
    <w:rsid w:val="00C316F8"/>
    <w:rsid w:val="00C31F28"/>
    <w:rsid w:val="00C33256"/>
    <w:rsid w:val="00C33D49"/>
    <w:rsid w:val="00C35551"/>
    <w:rsid w:val="00C35585"/>
    <w:rsid w:val="00C374D0"/>
    <w:rsid w:val="00C37CBB"/>
    <w:rsid w:val="00C40F5C"/>
    <w:rsid w:val="00C428F9"/>
    <w:rsid w:val="00C433B0"/>
    <w:rsid w:val="00C45BB8"/>
    <w:rsid w:val="00C46E73"/>
    <w:rsid w:val="00C47517"/>
    <w:rsid w:val="00C529FD"/>
    <w:rsid w:val="00C533F4"/>
    <w:rsid w:val="00C560C0"/>
    <w:rsid w:val="00C603C0"/>
    <w:rsid w:val="00C606E9"/>
    <w:rsid w:val="00C61057"/>
    <w:rsid w:val="00C62FE3"/>
    <w:rsid w:val="00C639B8"/>
    <w:rsid w:val="00C6471C"/>
    <w:rsid w:val="00C6664A"/>
    <w:rsid w:val="00C66D55"/>
    <w:rsid w:val="00C6798D"/>
    <w:rsid w:val="00C73E81"/>
    <w:rsid w:val="00C75ACE"/>
    <w:rsid w:val="00C76958"/>
    <w:rsid w:val="00C76B6D"/>
    <w:rsid w:val="00C770A9"/>
    <w:rsid w:val="00C826B0"/>
    <w:rsid w:val="00C84AA0"/>
    <w:rsid w:val="00C8687D"/>
    <w:rsid w:val="00C87C5C"/>
    <w:rsid w:val="00C9025A"/>
    <w:rsid w:val="00C90B89"/>
    <w:rsid w:val="00C910AB"/>
    <w:rsid w:val="00C91A0B"/>
    <w:rsid w:val="00C9228A"/>
    <w:rsid w:val="00C93339"/>
    <w:rsid w:val="00C93B62"/>
    <w:rsid w:val="00C946A8"/>
    <w:rsid w:val="00C94F11"/>
    <w:rsid w:val="00CA043E"/>
    <w:rsid w:val="00CA05A0"/>
    <w:rsid w:val="00CA28CE"/>
    <w:rsid w:val="00CA34D6"/>
    <w:rsid w:val="00CB24D4"/>
    <w:rsid w:val="00CB2D3C"/>
    <w:rsid w:val="00CB3B77"/>
    <w:rsid w:val="00CB3C62"/>
    <w:rsid w:val="00CB7F66"/>
    <w:rsid w:val="00CC3D77"/>
    <w:rsid w:val="00CC55DE"/>
    <w:rsid w:val="00CC629F"/>
    <w:rsid w:val="00CC6948"/>
    <w:rsid w:val="00CC6D61"/>
    <w:rsid w:val="00CC7065"/>
    <w:rsid w:val="00CC7728"/>
    <w:rsid w:val="00CC7BEF"/>
    <w:rsid w:val="00CD1C3B"/>
    <w:rsid w:val="00CD2AD7"/>
    <w:rsid w:val="00CD52FC"/>
    <w:rsid w:val="00CD567F"/>
    <w:rsid w:val="00CD639E"/>
    <w:rsid w:val="00CD6643"/>
    <w:rsid w:val="00CE0ED1"/>
    <w:rsid w:val="00CE2F5E"/>
    <w:rsid w:val="00CE3F21"/>
    <w:rsid w:val="00CE57BE"/>
    <w:rsid w:val="00CF2158"/>
    <w:rsid w:val="00CF2E0C"/>
    <w:rsid w:val="00CF47DB"/>
    <w:rsid w:val="00CF4C31"/>
    <w:rsid w:val="00CF522F"/>
    <w:rsid w:val="00CF533E"/>
    <w:rsid w:val="00CF6FB0"/>
    <w:rsid w:val="00CF7248"/>
    <w:rsid w:val="00D005EE"/>
    <w:rsid w:val="00D01038"/>
    <w:rsid w:val="00D0125A"/>
    <w:rsid w:val="00D01674"/>
    <w:rsid w:val="00D02818"/>
    <w:rsid w:val="00D02983"/>
    <w:rsid w:val="00D02D9E"/>
    <w:rsid w:val="00D036B6"/>
    <w:rsid w:val="00D06DFE"/>
    <w:rsid w:val="00D10315"/>
    <w:rsid w:val="00D14400"/>
    <w:rsid w:val="00D15EED"/>
    <w:rsid w:val="00D17985"/>
    <w:rsid w:val="00D2287E"/>
    <w:rsid w:val="00D235D3"/>
    <w:rsid w:val="00D31BD2"/>
    <w:rsid w:val="00D32CE3"/>
    <w:rsid w:val="00D365D6"/>
    <w:rsid w:val="00D37E9A"/>
    <w:rsid w:val="00D41D50"/>
    <w:rsid w:val="00D4323B"/>
    <w:rsid w:val="00D45CF8"/>
    <w:rsid w:val="00D473C5"/>
    <w:rsid w:val="00D51041"/>
    <w:rsid w:val="00D51D1B"/>
    <w:rsid w:val="00D51F0E"/>
    <w:rsid w:val="00D60ADB"/>
    <w:rsid w:val="00D66D7D"/>
    <w:rsid w:val="00D67214"/>
    <w:rsid w:val="00D67999"/>
    <w:rsid w:val="00D73265"/>
    <w:rsid w:val="00D73769"/>
    <w:rsid w:val="00D77C85"/>
    <w:rsid w:val="00D80964"/>
    <w:rsid w:val="00D80EBD"/>
    <w:rsid w:val="00D83936"/>
    <w:rsid w:val="00D849FD"/>
    <w:rsid w:val="00D87C9B"/>
    <w:rsid w:val="00D95522"/>
    <w:rsid w:val="00D95995"/>
    <w:rsid w:val="00D97098"/>
    <w:rsid w:val="00D97308"/>
    <w:rsid w:val="00DB0D27"/>
    <w:rsid w:val="00DB114D"/>
    <w:rsid w:val="00DB2BF4"/>
    <w:rsid w:val="00DB3ACB"/>
    <w:rsid w:val="00DB4193"/>
    <w:rsid w:val="00DB45BD"/>
    <w:rsid w:val="00DB5197"/>
    <w:rsid w:val="00DC0097"/>
    <w:rsid w:val="00DC062F"/>
    <w:rsid w:val="00DC2BD1"/>
    <w:rsid w:val="00DC3115"/>
    <w:rsid w:val="00DC4E1B"/>
    <w:rsid w:val="00DC5114"/>
    <w:rsid w:val="00DC6024"/>
    <w:rsid w:val="00DC7799"/>
    <w:rsid w:val="00DD0508"/>
    <w:rsid w:val="00DD0A4F"/>
    <w:rsid w:val="00DD0D9A"/>
    <w:rsid w:val="00DD743D"/>
    <w:rsid w:val="00DD79B4"/>
    <w:rsid w:val="00DE026C"/>
    <w:rsid w:val="00DE2971"/>
    <w:rsid w:val="00DE3D1A"/>
    <w:rsid w:val="00DE57CE"/>
    <w:rsid w:val="00DE585E"/>
    <w:rsid w:val="00DE7F92"/>
    <w:rsid w:val="00DF0AC7"/>
    <w:rsid w:val="00DF1AD1"/>
    <w:rsid w:val="00DF4ADC"/>
    <w:rsid w:val="00DF66B9"/>
    <w:rsid w:val="00E02445"/>
    <w:rsid w:val="00E026CF"/>
    <w:rsid w:val="00E02785"/>
    <w:rsid w:val="00E0411F"/>
    <w:rsid w:val="00E043DF"/>
    <w:rsid w:val="00E1041A"/>
    <w:rsid w:val="00E109B2"/>
    <w:rsid w:val="00E12DFD"/>
    <w:rsid w:val="00E131C7"/>
    <w:rsid w:val="00E16E91"/>
    <w:rsid w:val="00E1746D"/>
    <w:rsid w:val="00E20F88"/>
    <w:rsid w:val="00E21CDA"/>
    <w:rsid w:val="00E249BF"/>
    <w:rsid w:val="00E25BF0"/>
    <w:rsid w:val="00E26D19"/>
    <w:rsid w:val="00E26DC7"/>
    <w:rsid w:val="00E27F59"/>
    <w:rsid w:val="00E3001B"/>
    <w:rsid w:val="00E32361"/>
    <w:rsid w:val="00E326A1"/>
    <w:rsid w:val="00E33183"/>
    <w:rsid w:val="00E33210"/>
    <w:rsid w:val="00E35272"/>
    <w:rsid w:val="00E35DB3"/>
    <w:rsid w:val="00E37236"/>
    <w:rsid w:val="00E37D20"/>
    <w:rsid w:val="00E40069"/>
    <w:rsid w:val="00E41481"/>
    <w:rsid w:val="00E4218F"/>
    <w:rsid w:val="00E42F74"/>
    <w:rsid w:val="00E44474"/>
    <w:rsid w:val="00E47773"/>
    <w:rsid w:val="00E5199A"/>
    <w:rsid w:val="00E53159"/>
    <w:rsid w:val="00E5357E"/>
    <w:rsid w:val="00E54875"/>
    <w:rsid w:val="00E556FF"/>
    <w:rsid w:val="00E56232"/>
    <w:rsid w:val="00E60255"/>
    <w:rsid w:val="00E60775"/>
    <w:rsid w:val="00E60C81"/>
    <w:rsid w:val="00E6213C"/>
    <w:rsid w:val="00E65374"/>
    <w:rsid w:val="00E65677"/>
    <w:rsid w:val="00E73195"/>
    <w:rsid w:val="00E828C0"/>
    <w:rsid w:val="00E8590F"/>
    <w:rsid w:val="00E85AF5"/>
    <w:rsid w:val="00E907F7"/>
    <w:rsid w:val="00E92AC3"/>
    <w:rsid w:val="00E94E38"/>
    <w:rsid w:val="00E94EFB"/>
    <w:rsid w:val="00E95370"/>
    <w:rsid w:val="00E95735"/>
    <w:rsid w:val="00EA22E0"/>
    <w:rsid w:val="00EA6901"/>
    <w:rsid w:val="00EA7380"/>
    <w:rsid w:val="00EB12F6"/>
    <w:rsid w:val="00EC12E9"/>
    <w:rsid w:val="00EC1462"/>
    <w:rsid w:val="00EC296E"/>
    <w:rsid w:val="00EC3EF9"/>
    <w:rsid w:val="00EC5E0B"/>
    <w:rsid w:val="00EC5F60"/>
    <w:rsid w:val="00EC61C5"/>
    <w:rsid w:val="00EC71D3"/>
    <w:rsid w:val="00ED3A2B"/>
    <w:rsid w:val="00ED3B9E"/>
    <w:rsid w:val="00ED6C01"/>
    <w:rsid w:val="00EE320B"/>
    <w:rsid w:val="00EE647E"/>
    <w:rsid w:val="00EF19E6"/>
    <w:rsid w:val="00EF28E2"/>
    <w:rsid w:val="00EF3D71"/>
    <w:rsid w:val="00EF4B67"/>
    <w:rsid w:val="00EF7F9F"/>
    <w:rsid w:val="00EF7FEC"/>
    <w:rsid w:val="00F01084"/>
    <w:rsid w:val="00F01823"/>
    <w:rsid w:val="00F02254"/>
    <w:rsid w:val="00F0406C"/>
    <w:rsid w:val="00F04224"/>
    <w:rsid w:val="00F05DDB"/>
    <w:rsid w:val="00F07553"/>
    <w:rsid w:val="00F07F0A"/>
    <w:rsid w:val="00F10A6E"/>
    <w:rsid w:val="00F13313"/>
    <w:rsid w:val="00F13DDD"/>
    <w:rsid w:val="00F17F53"/>
    <w:rsid w:val="00F20C59"/>
    <w:rsid w:val="00F2698D"/>
    <w:rsid w:val="00F3069F"/>
    <w:rsid w:val="00F3201C"/>
    <w:rsid w:val="00F36112"/>
    <w:rsid w:val="00F37070"/>
    <w:rsid w:val="00F420C5"/>
    <w:rsid w:val="00F42F91"/>
    <w:rsid w:val="00F434C7"/>
    <w:rsid w:val="00F45517"/>
    <w:rsid w:val="00F457C6"/>
    <w:rsid w:val="00F45FBF"/>
    <w:rsid w:val="00F53CAF"/>
    <w:rsid w:val="00F54AEB"/>
    <w:rsid w:val="00F60EB6"/>
    <w:rsid w:val="00F61D02"/>
    <w:rsid w:val="00F6491D"/>
    <w:rsid w:val="00F65CA4"/>
    <w:rsid w:val="00F663D2"/>
    <w:rsid w:val="00F71787"/>
    <w:rsid w:val="00F737CA"/>
    <w:rsid w:val="00F73EA6"/>
    <w:rsid w:val="00F747ED"/>
    <w:rsid w:val="00F812B0"/>
    <w:rsid w:val="00F81802"/>
    <w:rsid w:val="00F820CB"/>
    <w:rsid w:val="00F83FBC"/>
    <w:rsid w:val="00F84EB4"/>
    <w:rsid w:val="00F8581F"/>
    <w:rsid w:val="00F86C43"/>
    <w:rsid w:val="00F87495"/>
    <w:rsid w:val="00F9403B"/>
    <w:rsid w:val="00F946DA"/>
    <w:rsid w:val="00F94D54"/>
    <w:rsid w:val="00F952F4"/>
    <w:rsid w:val="00F9556A"/>
    <w:rsid w:val="00F95A9E"/>
    <w:rsid w:val="00F95DA8"/>
    <w:rsid w:val="00FA1E87"/>
    <w:rsid w:val="00FA4724"/>
    <w:rsid w:val="00FA50D3"/>
    <w:rsid w:val="00FA5493"/>
    <w:rsid w:val="00FA65FA"/>
    <w:rsid w:val="00FA7D09"/>
    <w:rsid w:val="00FB13AD"/>
    <w:rsid w:val="00FB241B"/>
    <w:rsid w:val="00FB38E0"/>
    <w:rsid w:val="00FB63E8"/>
    <w:rsid w:val="00FC16FE"/>
    <w:rsid w:val="00FC23DF"/>
    <w:rsid w:val="00FC2A51"/>
    <w:rsid w:val="00FC3898"/>
    <w:rsid w:val="00FC3DE8"/>
    <w:rsid w:val="00FC3F59"/>
    <w:rsid w:val="00FC6F5A"/>
    <w:rsid w:val="00FC7BAB"/>
    <w:rsid w:val="00FD259C"/>
    <w:rsid w:val="00FD35DF"/>
    <w:rsid w:val="00FD3D8E"/>
    <w:rsid w:val="00FD400E"/>
    <w:rsid w:val="00FD6888"/>
    <w:rsid w:val="00FE191F"/>
    <w:rsid w:val="00FE3FF1"/>
    <w:rsid w:val="00FE5944"/>
    <w:rsid w:val="00FF0D08"/>
    <w:rsid w:val="00FF27D8"/>
    <w:rsid w:val="00FF2D86"/>
    <w:rsid w:val="00FF31C2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8C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2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20F4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0">
    <w:name w:val="Цветовое выделение"/>
    <w:uiPriority w:val="99"/>
    <w:rsid w:val="005808CD"/>
    <w:rPr>
      <w:b/>
      <w:bCs/>
      <w:color w:val="26282F"/>
    </w:rPr>
  </w:style>
  <w:style w:type="character" w:customStyle="1" w:styleId="a1">
    <w:name w:val="Гипертекстовая ссылка"/>
    <w:basedOn w:val="a0"/>
    <w:uiPriority w:val="99"/>
    <w:rsid w:val="005808CD"/>
    <w:rPr>
      <w:color w:val="auto"/>
    </w:rPr>
  </w:style>
  <w:style w:type="paragraph" w:customStyle="1" w:styleId="a2">
    <w:name w:val="Нормальный (таблица)"/>
    <w:basedOn w:val="Normal"/>
    <w:next w:val="Normal"/>
    <w:uiPriority w:val="99"/>
    <w:rsid w:val="005808CD"/>
    <w:pPr>
      <w:ind w:firstLine="0"/>
    </w:pPr>
  </w:style>
  <w:style w:type="paragraph" w:customStyle="1" w:styleId="a3">
    <w:name w:val="Таблицы (моноширинный)"/>
    <w:basedOn w:val="Normal"/>
    <w:next w:val="Normal"/>
    <w:uiPriority w:val="99"/>
    <w:rsid w:val="005808CD"/>
    <w:pPr>
      <w:ind w:firstLine="0"/>
      <w:jc w:val="left"/>
    </w:pPr>
    <w:rPr>
      <w:rFonts w:ascii="Courier New" w:hAnsi="Courier New" w:cs="Courier New"/>
    </w:rPr>
  </w:style>
  <w:style w:type="paragraph" w:customStyle="1" w:styleId="a4">
    <w:name w:val="Прижатый влево"/>
    <w:basedOn w:val="Normal"/>
    <w:next w:val="Normal"/>
    <w:uiPriority w:val="99"/>
    <w:rsid w:val="005808CD"/>
    <w:pPr>
      <w:ind w:firstLine="0"/>
      <w:jc w:val="left"/>
    </w:pPr>
  </w:style>
  <w:style w:type="paragraph" w:customStyle="1" w:styleId="a">
    <w:name w:val="Знак Знак Знак Знак Знак Знак Знак"/>
    <w:basedOn w:val="Normal"/>
    <w:link w:val="DefaultParagraphFont"/>
    <w:uiPriority w:val="99"/>
    <w:rsid w:val="007723CD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eastAsia="Calibri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723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92135.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29508.1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9508.100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55A36E46C52D27C8860153CF7CE7375E2EB221967F6AA98DD76DB9883D2104FF7E8C176E0D50N327L" TargetMode="External"/><Relationship Id="rId9" Type="http://schemas.openxmlformats.org/officeDocument/2006/relationships/hyperlink" Target="garantF1://1209213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6</Pages>
  <Words>1426</Words>
  <Characters>8132</Characters>
  <Application>Microsoft Office Outlook</Application>
  <DocSecurity>0</DocSecurity>
  <Lines>0</Lines>
  <Paragraphs>0</Paragraphs>
  <ScaleCrop>false</ScaleCrop>
  <Company>Комитет природопользования и лицензирования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Scherenkova</dc:creator>
  <cp:keywords/>
  <dc:description/>
  <cp:lastModifiedBy>Ларина Людмила Владимировна</cp:lastModifiedBy>
  <cp:revision>32</cp:revision>
  <cp:lastPrinted>2015-10-23T06:20:00Z</cp:lastPrinted>
  <dcterms:created xsi:type="dcterms:W3CDTF">2014-12-08T07:51:00Z</dcterms:created>
  <dcterms:modified xsi:type="dcterms:W3CDTF">2015-11-10T14:59:00Z</dcterms:modified>
</cp:coreProperties>
</file>